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sigs" ContentType="application/vnd.openxmlformats-package.digital-signature-origin"/>
  <Default Extension="jpg" ContentType="image/jpeg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endnotes.xml" ContentType="application/vnd.openxmlformats-officedocument.wordprocessingml.endnotes+xml"/>
  <Override PartName="/word/header2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stylesWithEffects.xml" ContentType="application/vnd.ms-word.stylesWithEffect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_xmlsignatures/sig1.xml" ContentType="application/vnd.openxmlformats-package.digital-signature-xmlsignature+xml"/>
  <Override PartName="/_xmlsignatures/sig2.xml" ContentType="application/vnd.openxmlformats-package.digital-signature-xmlsignatur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openxmlformats.org/package/2006/relationships/digital-signature/origin" Target="_xmlsignatures/origin.sigs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26D41A6" w14:textId="77777777" w:rsidR="00821CE2" w:rsidRPr="007C2473" w:rsidRDefault="00640B6B" w:rsidP="007D78E6">
      <w:pPr>
        <w:rPr>
          <w:rFonts w:asciiTheme="minorHAnsi" w:hAnsiTheme="minorHAnsi"/>
        </w:rPr>
      </w:pPr>
      <w:r w:rsidRPr="007C2473">
        <w:rPr>
          <w:rFonts w:asciiTheme="minorHAnsi" w:hAnsiTheme="minorHAnsi"/>
          <w:noProof/>
          <w:lang w:eastAsia="es-CL"/>
        </w:rPr>
        <w:drawing>
          <wp:anchor distT="0" distB="0" distL="114300" distR="114300" simplePos="0" relativeHeight="251658240" behindDoc="0" locked="0" layoutInCell="1" allowOverlap="1" wp14:anchorId="126D43E3" wp14:editId="59397C91">
            <wp:simplePos x="0" y="0"/>
            <wp:positionH relativeFrom="column">
              <wp:posOffset>1516380</wp:posOffset>
            </wp:positionH>
            <wp:positionV relativeFrom="paragraph">
              <wp:posOffset>-702310</wp:posOffset>
            </wp:positionV>
            <wp:extent cx="2583180" cy="1849755"/>
            <wp:effectExtent l="0" t="0" r="7620" b="0"/>
            <wp:wrapSquare wrapText="bothSides"/>
            <wp:docPr id="6" name="Imagen 3" descr="logo_v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ogo_v1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83180" cy="1849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26D41A7" w14:textId="77777777" w:rsidR="00821CE2" w:rsidRPr="007C2473" w:rsidRDefault="00821CE2" w:rsidP="007D78E6">
      <w:pPr>
        <w:rPr>
          <w:rFonts w:asciiTheme="minorHAnsi" w:hAnsiTheme="minorHAnsi"/>
        </w:rPr>
      </w:pPr>
    </w:p>
    <w:p w14:paraId="126D41A8" w14:textId="77777777" w:rsidR="00821CE2" w:rsidRPr="007C2473" w:rsidRDefault="00821CE2" w:rsidP="007D78E6">
      <w:pPr>
        <w:rPr>
          <w:rFonts w:asciiTheme="minorHAnsi" w:hAnsiTheme="minorHAnsi"/>
        </w:rPr>
      </w:pPr>
    </w:p>
    <w:p w14:paraId="79533D4A" w14:textId="77777777" w:rsidR="00B87867" w:rsidRDefault="00B87867" w:rsidP="007D78E6">
      <w:pPr>
        <w:rPr>
          <w:rFonts w:asciiTheme="minorHAnsi" w:hAnsiTheme="minorHAnsi"/>
        </w:rPr>
      </w:pPr>
    </w:p>
    <w:p w14:paraId="096333CD" w14:textId="77777777" w:rsidR="00B87867" w:rsidRDefault="00B87867" w:rsidP="007D78E6">
      <w:pPr>
        <w:rPr>
          <w:rFonts w:asciiTheme="minorHAnsi" w:hAnsiTheme="minorHAnsi"/>
        </w:rPr>
      </w:pPr>
    </w:p>
    <w:p w14:paraId="3DC6F2F3" w14:textId="77777777" w:rsidR="00B87867" w:rsidRPr="007C2473" w:rsidRDefault="00B87867" w:rsidP="007D78E6">
      <w:pPr>
        <w:rPr>
          <w:rFonts w:asciiTheme="minorHAnsi" w:hAnsiTheme="minorHAnsi"/>
        </w:rPr>
      </w:pPr>
    </w:p>
    <w:p w14:paraId="126D41AC" w14:textId="7F0EDB05" w:rsidR="0038467B" w:rsidRDefault="0038092C" w:rsidP="00F64755">
      <w:pPr>
        <w:pStyle w:val="Ttulo"/>
        <w:rPr>
          <w:rFonts w:asciiTheme="minorHAnsi" w:hAnsiTheme="minorHAnsi"/>
        </w:rPr>
      </w:pPr>
      <w:r w:rsidRPr="007C2473">
        <w:rPr>
          <w:rFonts w:asciiTheme="minorHAnsi" w:hAnsiTheme="minorHAnsi"/>
        </w:rPr>
        <w:t xml:space="preserve">Reporte </w:t>
      </w:r>
      <w:r w:rsidR="00BE5E73">
        <w:rPr>
          <w:rFonts w:asciiTheme="minorHAnsi" w:hAnsiTheme="minorHAnsi"/>
        </w:rPr>
        <w:t>Inspección Visual Emisario Submarino mediante uso de equipo ROV FO II</w:t>
      </w:r>
    </w:p>
    <w:p w14:paraId="126D41AD" w14:textId="77777777" w:rsidR="008D4567" w:rsidRDefault="008D4567" w:rsidP="00B87867">
      <w:pPr>
        <w:pStyle w:val="Ttulo"/>
        <w:rPr>
          <w:rFonts w:asciiTheme="minorHAnsi" w:hAnsiTheme="minorHAnsi"/>
        </w:rPr>
      </w:pPr>
    </w:p>
    <w:p w14:paraId="287AA738" w14:textId="77777777" w:rsidR="00B87867" w:rsidRPr="00B87867" w:rsidRDefault="00B87867" w:rsidP="00B87867">
      <w:pPr>
        <w:rPr>
          <w:rFonts w:hint="eastAsia"/>
        </w:rPr>
      </w:pPr>
    </w:p>
    <w:p w14:paraId="74298EAB" w14:textId="77777777" w:rsidR="00B87867" w:rsidRPr="00B87867" w:rsidRDefault="00B87867" w:rsidP="00B87867">
      <w:pPr>
        <w:rPr>
          <w:rFonts w:hint="eastAsia"/>
        </w:rPr>
      </w:pPr>
    </w:p>
    <w:p w14:paraId="126D41AF" w14:textId="16502250" w:rsidR="009E689F" w:rsidRPr="007C2473" w:rsidRDefault="00BE5E73" w:rsidP="00B87867">
      <w:pPr>
        <w:pStyle w:val="Ttulo"/>
        <w:rPr>
          <w:rFonts w:asciiTheme="minorHAnsi" w:hAnsiTheme="minorHAnsi"/>
        </w:rPr>
      </w:pPr>
      <w:r w:rsidRPr="00BE5E73">
        <w:rPr>
          <w:rFonts w:asciiTheme="minorHAnsi" w:hAnsiTheme="minorHAnsi" w:hint="eastAsia"/>
        </w:rPr>
        <w:t>PLANTA DE PELLETS</w:t>
      </w:r>
    </w:p>
    <w:p w14:paraId="126D41B0" w14:textId="6A2A9B03" w:rsidR="00E75BDC" w:rsidRPr="007C2473" w:rsidRDefault="00BE5E73" w:rsidP="00F64755">
      <w:pPr>
        <w:pStyle w:val="Ttulo"/>
        <w:rPr>
          <w:rFonts w:asciiTheme="minorHAnsi" w:hAnsiTheme="minorHAnsi"/>
        </w:rPr>
      </w:pPr>
      <w:r>
        <w:rPr>
          <w:rFonts w:asciiTheme="minorHAnsi" w:hAnsiTheme="minorHAnsi"/>
        </w:rPr>
        <w:t>Enero</w:t>
      </w:r>
      <w:r w:rsidR="00C67D54">
        <w:rPr>
          <w:rFonts w:asciiTheme="minorHAnsi" w:hAnsiTheme="minorHAnsi"/>
        </w:rPr>
        <w:t xml:space="preserve"> </w:t>
      </w:r>
      <w:r w:rsidR="00E75BDC" w:rsidRPr="007C2473">
        <w:rPr>
          <w:rFonts w:asciiTheme="minorHAnsi" w:hAnsiTheme="minorHAnsi"/>
        </w:rPr>
        <w:t xml:space="preserve">de </w:t>
      </w:r>
      <w:r w:rsidR="00BE08A9" w:rsidRPr="007C2473">
        <w:rPr>
          <w:rFonts w:asciiTheme="minorHAnsi" w:hAnsiTheme="minorHAnsi"/>
        </w:rPr>
        <w:t>201</w:t>
      </w:r>
      <w:r>
        <w:rPr>
          <w:rFonts w:asciiTheme="minorHAnsi" w:hAnsiTheme="minorHAnsi"/>
        </w:rPr>
        <w:t>4</w:t>
      </w:r>
    </w:p>
    <w:p w14:paraId="126D41B2" w14:textId="77777777" w:rsidR="008D4567" w:rsidRPr="007C2473" w:rsidRDefault="008D4567" w:rsidP="00187FD6">
      <w:pPr>
        <w:rPr>
          <w:rFonts w:asciiTheme="minorHAnsi" w:hAnsiTheme="minorHAnsi"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27"/>
        <w:gridCol w:w="1943"/>
        <w:gridCol w:w="3281"/>
        <w:gridCol w:w="2903"/>
      </w:tblGrid>
      <w:tr w:rsidR="00EB20FC" w:rsidRPr="007C2473" w14:paraId="126D41B7" w14:textId="77777777" w:rsidTr="00B87867">
        <w:trPr>
          <w:jc w:val="center"/>
        </w:trPr>
        <w:tc>
          <w:tcPr>
            <w:tcW w:w="512" w:type="pct"/>
            <w:shd w:val="clear" w:color="auto" w:fill="BFBFBF" w:themeFill="background1" w:themeFillShade="BF"/>
            <w:vAlign w:val="center"/>
          </w:tcPr>
          <w:p w14:paraId="126D41B3" w14:textId="77777777" w:rsidR="00FE7542" w:rsidRPr="007C2473" w:rsidRDefault="00FE7542" w:rsidP="005676FB">
            <w:pPr>
              <w:rPr>
                <w:rFonts w:asciiTheme="minorHAnsi" w:hAnsiTheme="minorHAnsi"/>
                <w:b/>
                <w:sz w:val="20"/>
              </w:rPr>
            </w:pPr>
          </w:p>
        </w:tc>
        <w:tc>
          <w:tcPr>
            <w:tcW w:w="1073" w:type="pct"/>
            <w:shd w:val="clear" w:color="auto" w:fill="BFBFBF" w:themeFill="background1" w:themeFillShade="BF"/>
            <w:vAlign w:val="center"/>
          </w:tcPr>
          <w:p w14:paraId="126D41B4" w14:textId="4FB075C6" w:rsidR="00FE7542" w:rsidRPr="007C2473" w:rsidRDefault="00FE7542" w:rsidP="00F64755">
            <w:pPr>
              <w:pStyle w:val="Textotabla"/>
              <w:jc w:val="center"/>
              <w:rPr>
                <w:rFonts w:asciiTheme="minorHAnsi" w:hAnsiTheme="minorHAnsi"/>
                <w:b/>
                <w:sz w:val="20"/>
              </w:rPr>
            </w:pPr>
            <w:r w:rsidRPr="007C2473">
              <w:rPr>
                <w:rFonts w:asciiTheme="minorHAnsi" w:hAnsiTheme="minorHAnsi"/>
                <w:b/>
                <w:sz w:val="20"/>
              </w:rPr>
              <w:t>Nombre</w:t>
            </w:r>
          </w:p>
        </w:tc>
        <w:tc>
          <w:tcPr>
            <w:tcW w:w="1812" w:type="pct"/>
            <w:shd w:val="clear" w:color="auto" w:fill="BFBFBF" w:themeFill="background1" w:themeFillShade="BF"/>
            <w:vAlign w:val="center"/>
          </w:tcPr>
          <w:p w14:paraId="126D41B5" w14:textId="77777777" w:rsidR="00FE7542" w:rsidRPr="007C2473" w:rsidRDefault="00FE7542" w:rsidP="00F64755">
            <w:pPr>
              <w:pStyle w:val="Textotabla"/>
              <w:jc w:val="center"/>
              <w:rPr>
                <w:rFonts w:asciiTheme="minorHAnsi" w:hAnsiTheme="minorHAnsi"/>
                <w:b/>
                <w:sz w:val="20"/>
              </w:rPr>
            </w:pPr>
            <w:r w:rsidRPr="007C2473">
              <w:rPr>
                <w:rFonts w:asciiTheme="minorHAnsi" w:hAnsiTheme="minorHAnsi"/>
                <w:b/>
                <w:sz w:val="20"/>
              </w:rPr>
              <w:t>Cargo</w:t>
            </w:r>
          </w:p>
        </w:tc>
        <w:tc>
          <w:tcPr>
            <w:tcW w:w="1603" w:type="pct"/>
            <w:shd w:val="clear" w:color="auto" w:fill="BFBFBF" w:themeFill="background1" w:themeFillShade="BF"/>
            <w:vAlign w:val="center"/>
          </w:tcPr>
          <w:p w14:paraId="126D41B6" w14:textId="77777777" w:rsidR="00FE7542" w:rsidRPr="007C2473" w:rsidRDefault="00FE7542" w:rsidP="00F64755">
            <w:pPr>
              <w:pStyle w:val="Textotabla"/>
              <w:jc w:val="center"/>
              <w:rPr>
                <w:rFonts w:asciiTheme="minorHAnsi" w:hAnsiTheme="minorHAnsi"/>
                <w:b/>
                <w:sz w:val="20"/>
              </w:rPr>
            </w:pPr>
            <w:r w:rsidRPr="007C2473">
              <w:rPr>
                <w:rFonts w:asciiTheme="minorHAnsi" w:hAnsiTheme="minorHAnsi"/>
                <w:b/>
                <w:sz w:val="20"/>
              </w:rPr>
              <w:t>Firma</w:t>
            </w:r>
          </w:p>
        </w:tc>
      </w:tr>
      <w:tr w:rsidR="00FE7542" w:rsidRPr="007C2473" w14:paraId="126D41BC" w14:textId="77777777" w:rsidTr="00B87867">
        <w:trPr>
          <w:trHeight w:val="1005"/>
          <w:jc w:val="center"/>
        </w:trPr>
        <w:tc>
          <w:tcPr>
            <w:tcW w:w="512" w:type="pct"/>
            <w:vAlign w:val="center"/>
          </w:tcPr>
          <w:p w14:paraId="126D41B8" w14:textId="77777777" w:rsidR="00FE7542" w:rsidRPr="00215DD8" w:rsidRDefault="00FE7542" w:rsidP="003C1E9F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 w:rsidRPr="00215DD8">
              <w:rPr>
                <w:rFonts w:asciiTheme="minorHAnsi" w:hAnsiTheme="minorHAnsi"/>
                <w:b/>
                <w:sz w:val="16"/>
                <w:szCs w:val="16"/>
              </w:rPr>
              <w:t>Aprobado</w:t>
            </w:r>
          </w:p>
        </w:tc>
        <w:tc>
          <w:tcPr>
            <w:tcW w:w="1073" w:type="pct"/>
            <w:vAlign w:val="center"/>
          </w:tcPr>
          <w:p w14:paraId="126D41B9" w14:textId="1C02495F" w:rsidR="00FE7542" w:rsidRPr="00215DD8" w:rsidRDefault="0051126A" w:rsidP="003C1E9F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 w:rsidRPr="00215DD8">
              <w:rPr>
                <w:rFonts w:asciiTheme="minorHAnsi" w:hAnsiTheme="minorHAnsi"/>
                <w:b/>
                <w:sz w:val="16"/>
                <w:szCs w:val="16"/>
              </w:rPr>
              <w:t>Juan Eduardo Johnson V.</w:t>
            </w:r>
          </w:p>
        </w:tc>
        <w:tc>
          <w:tcPr>
            <w:tcW w:w="1812" w:type="pct"/>
            <w:vAlign w:val="center"/>
          </w:tcPr>
          <w:p w14:paraId="126D41BA" w14:textId="188A46E2" w:rsidR="00FE7542" w:rsidRPr="00215DD8" w:rsidRDefault="00FE7542" w:rsidP="0051126A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 w:rsidRPr="00215DD8">
              <w:rPr>
                <w:rFonts w:asciiTheme="minorHAnsi" w:hAnsiTheme="minorHAnsi"/>
                <w:b/>
                <w:sz w:val="16"/>
                <w:szCs w:val="16"/>
              </w:rPr>
              <w:t xml:space="preserve">Jefe </w:t>
            </w:r>
            <w:r w:rsidR="0051126A" w:rsidRPr="00215DD8">
              <w:rPr>
                <w:rFonts w:asciiTheme="minorHAnsi" w:hAnsiTheme="minorHAnsi"/>
                <w:b/>
                <w:sz w:val="16"/>
                <w:szCs w:val="16"/>
              </w:rPr>
              <w:t>Unidad Técnica</w:t>
            </w:r>
            <w:r w:rsidR="00EB20FC">
              <w:rPr>
                <w:rFonts w:asciiTheme="minorHAnsi" w:hAnsiTheme="minorHAnsi"/>
                <w:b/>
                <w:sz w:val="16"/>
                <w:szCs w:val="16"/>
              </w:rPr>
              <w:t xml:space="preserve"> División de Fiscalización</w:t>
            </w:r>
          </w:p>
        </w:tc>
        <w:tc>
          <w:tcPr>
            <w:tcW w:w="1603" w:type="pct"/>
            <w:vAlign w:val="center"/>
          </w:tcPr>
          <w:p w14:paraId="126D41BB" w14:textId="4BC18B90" w:rsidR="00FE7542" w:rsidRPr="007C2473" w:rsidRDefault="00456B6F" w:rsidP="00EA5069">
            <w:pPr>
              <w:spacing w:after="0"/>
              <w:jc w:val="center"/>
              <w:rPr>
                <w:rFonts w:asciiTheme="minorHAnsi" w:hAnsiTheme="minorHAnsi"/>
                <w:sz w:val="20"/>
                <w:highlight w:val="yellow"/>
              </w:rPr>
            </w:pPr>
            <w:r>
              <w:rPr>
                <w:rFonts w:asciiTheme="minorHAnsi" w:hAnsiTheme="minorHAnsi"/>
                <w:sz w:val="20"/>
              </w:rPr>
              <w:pict w14:anchorId="0B1F530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alt="Línea de firma de Microsoft Office..." style="width:129pt;height:64.95pt">
                  <v:imagedata r:id="rId14" o:title=""/>
                  <o:lock v:ext="edit" ungrouping="t" rotation="t" cropping="t" verticies="t" text="t" grouping="t"/>
                  <o:signatureline v:ext="edit" id="{B80D0BF4-2CF3-4C3F-94BC-DE5AAB9EAB5A}" provid="{00000000-0000-0000-0000-000000000000}" issignatureline="t"/>
                </v:shape>
              </w:pict>
            </w:r>
          </w:p>
        </w:tc>
      </w:tr>
      <w:tr w:rsidR="00FE7542" w:rsidRPr="007C2473" w14:paraId="126D41C1" w14:textId="77777777" w:rsidTr="00B87867">
        <w:trPr>
          <w:trHeight w:val="567"/>
          <w:jc w:val="center"/>
        </w:trPr>
        <w:tc>
          <w:tcPr>
            <w:tcW w:w="512" w:type="pct"/>
            <w:vAlign w:val="center"/>
          </w:tcPr>
          <w:p w14:paraId="126D41BD" w14:textId="77777777" w:rsidR="00FE7542" w:rsidRPr="00215DD8" w:rsidRDefault="00FE7542" w:rsidP="003C1E9F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 w:rsidRPr="00215DD8">
              <w:rPr>
                <w:rFonts w:asciiTheme="minorHAnsi" w:hAnsiTheme="minorHAnsi"/>
                <w:b/>
                <w:sz w:val="16"/>
                <w:szCs w:val="16"/>
              </w:rPr>
              <w:t>Elaborado</w:t>
            </w:r>
          </w:p>
        </w:tc>
        <w:tc>
          <w:tcPr>
            <w:tcW w:w="1073" w:type="pct"/>
            <w:vAlign w:val="center"/>
          </w:tcPr>
          <w:p w14:paraId="126D41BE" w14:textId="7F4D01FD" w:rsidR="00FE7542" w:rsidRPr="00215DD8" w:rsidRDefault="005B5AFA" w:rsidP="00F10D49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>
              <w:rPr>
                <w:rFonts w:asciiTheme="minorHAnsi" w:hAnsiTheme="minorHAnsi"/>
                <w:b/>
                <w:sz w:val="16"/>
                <w:szCs w:val="16"/>
              </w:rPr>
              <w:t>Hugo Ramí</w:t>
            </w:r>
            <w:r w:rsidR="007322C1" w:rsidRPr="007322C1">
              <w:rPr>
                <w:rFonts w:asciiTheme="minorHAnsi" w:hAnsiTheme="minorHAnsi"/>
                <w:b/>
                <w:sz w:val="16"/>
                <w:szCs w:val="16"/>
              </w:rPr>
              <w:t>rez Cuadra</w:t>
            </w:r>
          </w:p>
        </w:tc>
        <w:tc>
          <w:tcPr>
            <w:tcW w:w="1812" w:type="pct"/>
            <w:vAlign w:val="center"/>
          </w:tcPr>
          <w:p w14:paraId="126D41BF" w14:textId="40D392E7" w:rsidR="00FE7542" w:rsidRPr="00215DD8" w:rsidRDefault="005D351C" w:rsidP="007322C1">
            <w:pPr>
              <w:pStyle w:val="Textotabla"/>
              <w:rPr>
                <w:rFonts w:asciiTheme="minorHAnsi" w:hAnsiTheme="minorHAnsi"/>
                <w:b/>
                <w:sz w:val="16"/>
                <w:szCs w:val="16"/>
              </w:rPr>
            </w:pPr>
            <w:r w:rsidRPr="00215DD8">
              <w:rPr>
                <w:rFonts w:asciiTheme="minorHAnsi" w:hAnsiTheme="minorHAnsi"/>
                <w:b/>
                <w:sz w:val="16"/>
                <w:szCs w:val="16"/>
              </w:rPr>
              <w:t xml:space="preserve">Fiscalizador </w:t>
            </w:r>
          </w:p>
        </w:tc>
        <w:tc>
          <w:tcPr>
            <w:tcW w:w="1603" w:type="pct"/>
            <w:vAlign w:val="center"/>
          </w:tcPr>
          <w:p w14:paraId="126D41C0" w14:textId="4E49ADAF" w:rsidR="00FE7542" w:rsidRPr="007C2473" w:rsidRDefault="00456B6F" w:rsidP="00EA5069">
            <w:pPr>
              <w:spacing w:after="0"/>
              <w:jc w:val="center"/>
              <w:rPr>
                <w:rFonts w:asciiTheme="minorHAnsi" w:hAnsiTheme="minorHAnsi"/>
                <w:sz w:val="20"/>
              </w:rPr>
            </w:pPr>
            <w:r>
              <w:rPr>
                <w:rFonts w:asciiTheme="minorHAnsi" w:hAnsiTheme="minorHAnsi"/>
                <w:sz w:val="20"/>
              </w:rPr>
              <w:pict w14:anchorId="4C7B2772">
                <v:shape id="_x0000_i1026" type="#_x0000_t75" alt="Línea de firma de Microsoft Office..." style="width:129pt;height:64.95pt">
                  <v:imagedata r:id="rId14" o:title=""/>
                  <o:lock v:ext="edit" ungrouping="t" rotation="t" cropping="t" verticies="t" text="t" grouping="t"/>
                  <o:signatureline v:ext="edit" id="{DF0F313E-516B-4D0E-AD4B-C32C93A2FD4C}" provid="{00000000-0000-0000-0000-000000000000}" issignatureline="t"/>
                </v:shape>
              </w:pict>
            </w:r>
          </w:p>
        </w:tc>
      </w:tr>
    </w:tbl>
    <w:p w14:paraId="023AB052" w14:textId="77777777" w:rsidR="00A5105D" w:rsidRDefault="00A5105D">
      <w:pPr>
        <w:spacing w:after="0"/>
        <w:jc w:val="left"/>
        <w:rPr>
          <w:rFonts w:asciiTheme="minorHAnsi" w:hAnsiTheme="minorHAnsi"/>
        </w:rPr>
        <w:sectPr w:rsidR="00A5105D" w:rsidSect="007D78E6">
          <w:headerReference w:type="default" r:id="rId15"/>
          <w:footerReference w:type="default" r:id="rId16"/>
          <w:footerReference w:type="first" r:id="rId17"/>
          <w:pgSz w:w="12240" w:h="15840" w:code="1"/>
          <w:pgMar w:top="2381" w:right="1701" w:bottom="1418" w:left="1701" w:header="709" w:footer="709" w:gutter="0"/>
          <w:cols w:space="708"/>
          <w:titlePg/>
          <w:docGrid w:linePitch="360"/>
        </w:sectPr>
      </w:pPr>
    </w:p>
    <w:sdt>
      <w:sdtPr>
        <w:rPr>
          <w:rFonts w:ascii="Optima" w:eastAsia="MS Mincho" w:hAnsi="Optima"/>
          <w:sz w:val="22"/>
          <w:szCs w:val="24"/>
          <w:lang w:val="es-ES"/>
        </w:rPr>
        <w:id w:val="1687397948"/>
        <w:docPartObj>
          <w:docPartGallery w:val="Table of Contents"/>
          <w:docPartUnique/>
        </w:docPartObj>
      </w:sdtPr>
      <w:sdtEndPr>
        <w:rPr>
          <w:rFonts w:asciiTheme="minorHAnsi" w:eastAsiaTheme="majorEastAsia" w:hAnsiTheme="minorHAnsi"/>
          <w:sz w:val="28"/>
          <w:szCs w:val="28"/>
        </w:rPr>
      </w:sdtEndPr>
      <w:sdtContent>
        <w:p w14:paraId="126D41C3" w14:textId="31A338FF" w:rsidR="004B27D1" w:rsidRPr="005B5AFA" w:rsidRDefault="00EB20FC" w:rsidP="00B87867">
          <w:pPr>
            <w:pStyle w:val="TtulodeTDC"/>
            <w:rPr>
              <w:lang w:val="es-ES"/>
            </w:rPr>
          </w:pPr>
          <w:r w:rsidRPr="005B5AFA">
            <w:rPr>
              <w:rFonts w:eastAsia="MS Mincho"/>
              <w:color w:val="auto"/>
              <w:lang w:val="es-ES"/>
            </w:rPr>
            <w:t>Contenido</w:t>
          </w:r>
        </w:p>
        <w:p w14:paraId="5157D56B" w14:textId="77777777" w:rsidR="00EB20FC" w:rsidRPr="005B5AFA" w:rsidRDefault="00EB20FC" w:rsidP="00215DD8">
          <w:pPr>
            <w:rPr>
              <w:rFonts w:asciiTheme="minorHAnsi" w:hAnsiTheme="minorHAnsi"/>
              <w:lang w:val="es-ES"/>
            </w:rPr>
          </w:pPr>
        </w:p>
        <w:p w14:paraId="600B3DB3" w14:textId="77777777" w:rsidR="005B5AFA" w:rsidRPr="005B5AFA" w:rsidRDefault="004B27D1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r w:rsidRPr="005B5AFA">
            <w:rPr>
              <w:rFonts w:asciiTheme="minorHAnsi" w:hAnsiTheme="minorHAnsi"/>
              <w:color w:val="000000" w:themeColor="text1"/>
              <w:szCs w:val="22"/>
            </w:rPr>
            <w:fldChar w:fldCharType="begin"/>
          </w:r>
          <w:r w:rsidRPr="005B5AFA">
            <w:rPr>
              <w:rFonts w:asciiTheme="minorHAnsi" w:hAnsiTheme="minorHAnsi"/>
              <w:color w:val="000000" w:themeColor="text1"/>
              <w:szCs w:val="22"/>
            </w:rPr>
            <w:instrText xml:space="preserve"> TOC \o "1-3" \h \z \u </w:instrText>
          </w:r>
          <w:r w:rsidRPr="005B5AFA">
            <w:rPr>
              <w:rFonts w:asciiTheme="minorHAnsi" w:hAnsiTheme="minorHAnsi"/>
              <w:color w:val="000000" w:themeColor="text1"/>
              <w:szCs w:val="22"/>
            </w:rPr>
            <w:fldChar w:fldCharType="separate"/>
          </w:r>
          <w:hyperlink w:anchor="_Toc379459459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1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INTRODUCCIÓN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_Toc379459459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3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2A4AEE5F" w14:textId="77777777" w:rsidR="005B5AFA" w:rsidRPr="005B5AFA" w:rsidRDefault="007575A4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0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2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OBJETIVOS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_Toc379459460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3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17A76D09" w14:textId="77777777" w:rsidR="005B5AFA" w:rsidRPr="005B5AFA" w:rsidRDefault="007575A4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1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3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METODOLOGÍA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_Toc379459461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3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0D0EA06E" w14:textId="77777777" w:rsidR="005B5AFA" w:rsidRPr="005B5AFA" w:rsidRDefault="007575A4">
          <w:pPr>
            <w:pStyle w:val="TDC2"/>
            <w:tabs>
              <w:tab w:val="left" w:pos="88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2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3.1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Alcances del equipo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_Toc379459462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4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052D4B3F" w14:textId="77777777" w:rsidR="005B5AFA" w:rsidRPr="005B5AFA" w:rsidRDefault="007575A4">
          <w:pPr>
            <w:pStyle w:val="TDC2"/>
            <w:tabs>
              <w:tab w:val="left" w:pos="88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3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3.2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Operadores  y configuración de equipo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_Toc379459463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4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35AC549A" w14:textId="77777777" w:rsidR="005B5AFA" w:rsidRPr="005B5AFA" w:rsidRDefault="007575A4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4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Resultados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_Toc379459464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5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2F3671EF" w14:textId="77777777" w:rsidR="005B5AFA" w:rsidRPr="005B5AFA" w:rsidRDefault="007575A4">
          <w:pPr>
            <w:pStyle w:val="TDC2"/>
            <w:tabs>
              <w:tab w:val="left" w:pos="88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5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4.1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INSPECCIÓN VISUAL SUBMARINA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_Toc379459465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5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56BDBD6F" w14:textId="77777777" w:rsidR="005B5AFA" w:rsidRPr="005B5AFA" w:rsidRDefault="007575A4">
          <w:pPr>
            <w:pStyle w:val="TDC3"/>
            <w:tabs>
              <w:tab w:val="left" w:pos="132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6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4.1.1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Sector Emisario Submarino (Anclajes 1, 2 y 3)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_Toc379459466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5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48191C79" w14:textId="77777777" w:rsidR="005B5AFA" w:rsidRPr="005B5AFA" w:rsidRDefault="007575A4">
          <w:pPr>
            <w:pStyle w:val="TDC3"/>
            <w:tabs>
              <w:tab w:val="left" w:pos="132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7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4.1.2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Sector Emisario de Emergencia (Anclaje 4)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_Toc379459467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8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06661CEF" w14:textId="77777777" w:rsidR="005B5AFA" w:rsidRPr="005B5AFA" w:rsidRDefault="007575A4">
          <w:pPr>
            <w:pStyle w:val="TDC3"/>
            <w:tabs>
              <w:tab w:val="left" w:pos="132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8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4.1.3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Sector Ensenada Chapaco Sur (Anclaje 5)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_Toc379459468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10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1670C189" w14:textId="77777777" w:rsidR="005B5AFA" w:rsidRPr="005B5AFA" w:rsidRDefault="007575A4">
          <w:pPr>
            <w:pStyle w:val="TDC2"/>
            <w:tabs>
              <w:tab w:val="left" w:pos="88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69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4.2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ANÁLISIS MUESTRAS DE SEDIMENTO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_Toc379459469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12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7EBD6DE5" w14:textId="77777777" w:rsidR="005B5AFA" w:rsidRPr="005B5AFA" w:rsidRDefault="007575A4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70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5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CONCLUSIONES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_Toc379459470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14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442DF52F" w14:textId="77777777" w:rsidR="005B5AFA" w:rsidRPr="005B5AFA" w:rsidRDefault="007575A4">
          <w:pPr>
            <w:pStyle w:val="TDC1"/>
            <w:tabs>
              <w:tab w:val="left" w:pos="440"/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71" w:history="1"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6</w:t>
            </w:r>
            <w:r w:rsidR="005B5AFA" w:rsidRPr="005B5AFA">
              <w:rPr>
                <w:rFonts w:asciiTheme="minorHAnsi" w:eastAsiaTheme="minorEastAsia" w:hAnsiTheme="minorHAnsi" w:cstheme="minorBidi"/>
                <w:noProof/>
                <w:szCs w:val="22"/>
                <w:lang w:eastAsia="es-CL"/>
              </w:rPr>
              <w:tab/>
            </w:r>
            <w:r w:rsidR="005B5AFA" w:rsidRPr="005B5AFA">
              <w:rPr>
                <w:rStyle w:val="Hipervnculo"/>
                <w:rFonts w:asciiTheme="minorHAnsi" w:hAnsiTheme="minorHAnsi"/>
                <w:noProof/>
              </w:rPr>
              <w:t>ANEXOS.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_Toc379459471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15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3223E3D1" w14:textId="77777777" w:rsidR="005B5AFA" w:rsidRPr="005B5AFA" w:rsidRDefault="007575A4">
          <w:pPr>
            <w:pStyle w:val="TDC2"/>
            <w:tabs>
              <w:tab w:val="right" w:leader="dot" w:pos="10790"/>
            </w:tabs>
            <w:rPr>
              <w:rFonts w:asciiTheme="minorHAnsi" w:eastAsiaTheme="minorEastAsia" w:hAnsiTheme="minorHAnsi" w:cstheme="minorBidi"/>
              <w:noProof/>
              <w:szCs w:val="22"/>
              <w:lang w:eastAsia="es-CL"/>
            </w:rPr>
          </w:pPr>
          <w:hyperlink w:anchor="_Toc379459472" w:history="1">
            <w:r w:rsidR="005B5AFA" w:rsidRPr="005B5AFA">
              <w:rPr>
                <w:rStyle w:val="Hipervnculo"/>
                <w:rFonts w:asciiTheme="minorHAnsi" w:eastAsia="Calibri" w:hAnsiTheme="minorHAnsi" w:cs="Calibri"/>
                <w:b/>
                <w:noProof/>
                <w:lang w:eastAsia="en-US"/>
              </w:rPr>
              <w:t>ANEXO 1.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ab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begin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instrText xml:space="preserve"> PAGEREF _Toc379459472 \h </w:instrText>
            </w:r>
            <w:r w:rsidR="005B5AFA" w:rsidRPr="005B5AFA">
              <w:rPr>
                <w:rFonts w:asciiTheme="minorHAnsi" w:hAnsiTheme="minorHAnsi"/>
                <w:noProof/>
                <w:webHidden/>
              </w:rPr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separate"/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t>16</w:t>
            </w:r>
            <w:r w:rsidR="005B5AFA" w:rsidRPr="005B5AFA">
              <w:rPr>
                <w:rFonts w:asciiTheme="minorHAnsi" w:hAnsiTheme="minorHAnsi"/>
                <w:noProof/>
                <w:webHidden/>
              </w:rPr>
              <w:fldChar w:fldCharType="end"/>
            </w:r>
          </w:hyperlink>
        </w:p>
        <w:p w14:paraId="126D41D2" w14:textId="19C94DB6" w:rsidR="004B27D1" w:rsidRPr="007C2473" w:rsidRDefault="004B27D1">
          <w:pPr>
            <w:pStyle w:val="TtulodeTDC"/>
          </w:pPr>
          <w:r w:rsidRPr="005B5AFA">
            <w:rPr>
              <w:color w:val="000000" w:themeColor="text1"/>
              <w:lang w:val="es-ES"/>
            </w:rPr>
            <w:fldChar w:fldCharType="end"/>
          </w:r>
        </w:p>
      </w:sdtContent>
    </w:sdt>
    <w:p w14:paraId="126D41D3" w14:textId="77777777" w:rsidR="003F753B" w:rsidRPr="007C2473" w:rsidRDefault="003F753B">
      <w:pPr>
        <w:spacing w:after="0"/>
        <w:jc w:val="left"/>
        <w:rPr>
          <w:rFonts w:asciiTheme="minorHAnsi" w:hAnsiTheme="minorHAnsi"/>
          <w:lang w:val="es-ES"/>
        </w:rPr>
      </w:pPr>
      <w:r w:rsidRPr="007C2473">
        <w:rPr>
          <w:rFonts w:asciiTheme="minorHAnsi" w:hAnsiTheme="minorHAnsi"/>
          <w:lang w:val="es-ES"/>
        </w:rPr>
        <w:br w:type="page"/>
      </w:r>
    </w:p>
    <w:p w14:paraId="7F2C425B" w14:textId="12C1EB75" w:rsidR="00C67D54" w:rsidRPr="00C67D54" w:rsidRDefault="00774FD6" w:rsidP="00B87867">
      <w:pPr>
        <w:pStyle w:val="Ttulo1"/>
      </w:pPr>
      <w:bookmarkStart w:id="0" w:name="_Toc379459459"/>
      <w:r w:rsidRPr="00DB2C08">
        <w:lastRenderedPageBreak/>
        <w:t>I</w:t>
      </w:r>
      <w:r w:rsidR="00B579A7" w:rsidRPr="00DB2C08">
        <w:t>NTRODUCCIÓN</w:t>
      </w:r>
      <w:bookmarkEnd w:id="0"/>
    </w:p>
    <w:p w14:paraId="3472A060" w14:textId="77777777" w:rsidR="00C67D54" w:rsidRPr="00552777" w:rsidRDefault="00C67D54" w:rsidP="000C731B">
      <w:pPr>
        <w:spacing w:after="0"/>
        <w:rPr>
          <w:rFonts w:asciiTheme="minorHAnsi" w:hAnsiTheme="minorHAnsi"/>
          <w:sz w:val="12"/>
        </w:rPr>
      </w:pPr>
    </w:p>
    <w:p w14:paraId="2734BBEA" w14:textId="3E43A8AD" w:rsidR="00EB20FC" w:rsidRDefault="0038092C" w:rsidP="000C731B">
      <w:pPr>
        <w:spacing w:after="0"/>
        <w:rPr>
          <w:rFonts w:asciiTheme="minorHAnsi" w:hAnsiTheme="minorHAnsi"/>
        </w:rPr>
      </w:pPr>
      <w:r w:rsidRPr="007C2473">
        <w:rPr>
          <w:rFonts w:asciiTheme="minorHAnsi" w:hAnsiTheme="minorHAnsi"/>
        </w:rPr>
        <w:t>El</w:t>
      </w:r>
      <w:r w:rsidR="00E21258" w:rsidRPr="007C2473">
        <w:rPr>
          <w:rFonts w:asciiTheme="minorHAnsi" w:hAnsiTheme="minorHAnsi"/>
        </w:rPr>
        <w:t xml:space="preserve"> presente documento detalla la</w:t>
      </w:r>
      <w:r w:rsidR="00EB20FC">
        <w:rPr>
          <w:rFonts w:asciiTheme="minorHAnsi" w:hAnsiTheme="minorHAnsi"/>
        </w:rPr>
        <w:t>s</w:t>
      </w:r>
      <w:r w:rsidR="00E21258" w:rsidRPr="007C2473">
        <w:rPr>
          <w:rFonts w:asciiTheme="minorHAnsi" w:hAnsiTheme="minorHAnsi"/>
        </w:rPr>
        <w:t xml:space="preserve"> actividad</w:t>
      </w:r>
      <w:r w:rsidR="00EB20FC">
        <w:rPr>
          <w:rFonts w:asciiTheme="minorHAnsi" w:hAnsiTheme="minorHAnsi"/>
        </w:rPr>
        <w:t xml:space="preserve">es de </w:t>
      </w:r>
      <w:r w:rsidR="00007BA3">
        <w:rPr>
          <w:rFonts w:asciiTheme="minorHAnsi" w:hAnsiTheme="minorHAnsi"/>
        </w:rPr>
        <w:t xml:space="preserve">inspección visual </w:t>
      </w:r>
      <w:r w:rsidR="00B87867">
        <w:rPr>
          <w:rFonts w:asciiTheme="minorHAnsi" w:hAnsiTheme="minorHAnsi"/>
        </w:rPr>
        <w:t xml:space="preserve">submarina </w:t>
      </w:r>
      <w:r w:rsidR="00007BA3">
        <w:rPr>
          <w:rFonts w:asciiTheme="minorHAnsi" w:hAnsiTheme="minorHAnsi"/>
        </w:rPr>
        <w:t xml:space="preserve">y toma de muestras de sedimento </w:t>
      </w:r>
      <w:r w:rsidR="00E21258" w:rsidRPr="007C2473">
        <w:rPr>
          <w:rFonts w:asciiTheme="minorHAnsi" w:hAnsiTheme="minorHAnsi"/>
        </w:rPr>
        <w:t>realizada</w:t>
      </w:r>
      <w:r w:rsidR="00EB20FC">
        <w:rPr>
          <w:rFonts w:asciiTheme="minorHAnsi" w:hAnsiTheme="minorHAnsi"/>
        </w:rPr>
        <w:t>s</w:t>
      </w:r>
      <w:r w:rsidR="00E21258" w:rsidRPr="007C2473">
        <w:rPr>
          <w:rFonts w:asciiTheme="minorHAnsi" w:hAnsiTheme="minorHAnsi"/>
        </w:rPr>
        <w:t xml:space="preserve"> </w:t>
      </w:r>
      <w:r w:rsidR="00AB722D">
        <w:rPr>
          <w:rFonts w:asciiTheme="minorHAnsi" w:hAnsiTheme="minorHAnsi"/>
        </w:rPr>
        <w:t xml:space="preserve">por la Superintendencia del Medio Ambiente, </w:t>
      </w:r>
      <w:r w:rsidR="00E21258" w:rsidRPr="007C2473">
        <w:rPr>
          <w:rFonts w:asciiTheme="minorHAnsi" w:hAnsiTheme="minorHAnsi"/>
        </w:rPr>
        <w:t xml:space="preserve">en el marco de la </w:t>
      </w:r>
      <w:r w:rsidR="00DB2C08">
        <w:rPr>
          <w:rFonts w:asciiTheme="minorHAnsi" w:hAnsiTheme="minorHAnsi"/>
        </w:rPr>
        <w:t>inspección ambiental programada</w:t>
      </w:r>
      <w:r w:rsidR="00E21258" w:rsidRPr="007C2473">
        <w:rPr>
          <w:rFonts w:asciiTheme="minorHAnsi" w:hAnsiTheme="minorHAnsi"/>
        </w:rPr>
        <w:t xml:space="preserve"> </w:t>
      </w:r>
      <w:r w:rsidR="00AA7EC1" w:rsidRPr="007C2473">
        <w:rPr>
          <w:rFonts w:asciiTheme="minorHAnsi" w:hAnsiTheme="minorHAnsi"/>
        </w:rPr>
        <w:t>a</w:t>
      </w:r>
      <w:r w:rsidR="00007BA3">
        <w:rPr>
          <w:rFonts w:asciiTheme="minorHAnsi" w:hAnsiTheme="minorHAnsi"/>
        </w:rPr>
        <w:t xml:space="preserve"> Planta de </w:t>
      </w:r>
      <w:r w:rsidR="00BE5E73">
        <w:rPr>
          <w:rFonts w:asciiTheme="minorHAnsi" w:hAnsiTheme="minorHAnsi"/>
        </w:rPr>
        <w:t>Pellets</w:t>
      </w:r>
      <w:r w:rsidR="00007BA3">
        <w:rPr>
          <w:rFonts w:asciiTheme="minorHAnsi" w:hAnsiTheme="minorHAnsi"/>
        </w:rPr>
        <w:t xml:space="preserve"> de CAP</w:t>
      </w:r>
      <w:r w:rsidR="0038467B" w:rsidRPr="007C2473">
        <w:rPr>
          <w:rFonts w:asciiTheme="minorHAnsi" w:hAnsiTheme="minorHAnsi"/>
        </w:rPr>
        <w:t>,</w:t>
      </w:r>
      <w:r w:rsidR="007B7FE4">
        <w:rPr>
          <w:rFonts w:asciiTheme="minorHAnsi" w:hAnsiTheme="minorHAnsi"/>
        </w:rPr>
        <w:t xml:space="preserve"> ubicada en la comuna de </w:t>
      </w:r>
      <w:proofErr w:type="spellStart"/>
      <w:r w:rsidR="00007BA3">
        <w:rPr>
          <w:rFonts w:asciiTheme="minorHAnsi" w:hAnsiTheme="minorHAnsi"/>
        </w:rPr>
        <w:t>Huasco</w:t>
      </w:r>
      <w:proofErr w:type="spellEnd"/>
      <w:r w:rsidR="007B7FE4">
        <w:rPr>
          <w:rFonts w:asciiTheme="minorHAnsi" w:hAnsiTheme="minorHAnsi"/>
        </w:rPr>
        <w:t>, Región</w:t>
      </w:r>
      <w:r w:rsidR="00007BA3">
        <w:rPr>
          <w:rFonts w:asciiTheme="minorHAnsi" w:hAnsiTheme="minorHAnsi"/>
        </w:rPr>
        <w:t xml:space="preserve"> de Atacama</w:t>
      </w:r>
      <w:r w:rsidR="007B7FE4">
        <w:rPr>
          <w:rFonts w:asciiTheme="minorHAnsi" w:hAnsiTheme="minorHAnsi"/>
        </w:rPr>
        <w:t>,</w:t>
      </w:r>
      <w:r w:rsidR="0038467B" w:rsidRPr="007C2473">
        <w:rPr>
          <w:rFonts w:asciiTheme="minorHAnsi" w:hAnsiTheme="minorHAnsi"/>
        </w:rPr>
        <w:t xml:space="preserve"> </w:t>
      </w:r>
      <w:r w:rsidR="00BE5E73">
        <w:rPr>
          <w:rFonts w:asciiTheme="minorHAnsi" w:hAnsiTheme="minorHAnsi"/>
        </w:rPr>
        <w:t xml:space="preserve">actividad realizada </w:t>
      </w:r>
      <w:r w:rsidR="0038467B" w:rsidRPr="007C2473">
        <w:rPr>
          <w:rFonts w:asciiTheme="minorHAnsi" w:hAnsiTheme="minorHAnsi"/>
        </w:rPr>
        <w:t xml:space="preserve">el día </w:t>
      </w:r>
      <w:r w:rsidR="00007BA3">
        <w:rPr>
          <w:rFonts w:asciiTheme="minorHAnsi" w:hAnsiTheme="minorHAnsi"/>
        </w:rPr>
        <w:t>18 de diciembre de 2013</w:t>
      </w:r>
      <w:r w:rsidR="00BE5E73">
        <w:rPr>
          <w:rFonts w:asciiTheme="minorHAnsi" w:hAnsiTheme="minorHAnsi"/>
        </w:rPr>
        <w:t>.</w:t>
      </w:r>
    </w:p>
    <w:p w14:paraId="126D41D5" w14:textId="3AAFE854" w:rsidR="00E21258" w:rsidRDefault="00AB722D" w:rsidP="000C731B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En dicha inspección </w:t>
      </w:r>
      <w:r w:rsidR="00961B07">
        <w:rPr>
          <w:rFonts w:asciiTheme="minorHAnsi" w:hAnsiTheme="minorHAnsi"/>
        </w:rPr>
        <w:t xml:space="preserve">se constató la </w:t>
      </w:r>
      <w:r w:rsidR="000C731B">
        <w:rPr>
          <w:rFonts w:asciiTheme="minorHAnsi" w:hAnsiTheme="minorHAnsi"/>
        </w:rPr>
        <w:t>descarga de relaves</w:t>
      </w:r>
      <w:r w:rsidR="00B87867">
        <w:rPr>
          <w:rFonts w:asciiTheme="minorHAnsi" w:hAnsiTheme="minorHAnsi"/>
        </w:rPr>
        <w:t xml:space="preserve"> en el lugar denominado Ensenada </w:t>
      </w:r>
      <w:proofErr w:type="spellStart"/>
      <w:r w:rsidR="00B87867">
        <w:rPr>
          <w:rFonts w:asciiTheme="minorHAnsi" w:hAnsiTheme="minorHAnsi"/>
        </w:rPr>
        <w:t>Chapaco</w:t>
      </w:r>
      <w:proofErr w:type="spellEnd"/>
      <w:r w:rsidR="000C731B">
        <w:rPr>
          <w:rFonts w:asciiTheme="minorHAnsi" w:hAnsiTheme="minorHAnsi"/>
        </w:rPr>
        <w:t>, dónde</w:t>
      </w:r>
      <w:r w:rsidR="00B87867">
        <w:rPr>
          <w:rFonts w:asciiTheme="minorHAnsi" w:hAnsiTheme="minorHAnsi"/>
        </w:rPr>
        <w:t xml:space="preserve"> se observa una</w:t>
      </w:r>
      <w:r w:rsidR="000C731B">
        <w:rPr>
          <w:rFonts w:asciiTheme="minorHAnsi" w:hAnsiTheme="minorHAnsi"/>
        </w:rPr>
        <w:t xml:space="preserve"> predomina</w:t>
      </w:r>
      <w:r w:rsidR="00B87867">
        <w:rPr>
          <w:rFonts w:asciiTheme="minorHAnsi" w:hAnsiTheme="minorHAnsi"/>
        </w:rPr>
        <w:t>ncia de</w:t>
      </w:r>
      <w:r w:rsidR="000C731B">
        <w:rPr>
          <w:rFonts w:asciiTheme="minorHAnsi" w:hAnsiTheme="minorHAnsi"/>
        </w:rPr>
        <w:t xml:space="preserve"> </w:t>
      </w:r>
      <w:r w:rsidR="00BE5E73">
        <w:rPr>
          <w:rFonts w:asciiTheme="minorHAnsi" w:hAnsiTheme="minorHAnsi"/>
        </w:rPr>
        <w:t xml:space="preserve">un </w:t>
      </w:r>
      <w:r w:rsidR="000C731B">
        <w:rPr>
          <w:rFonts w:asciiTheme="minorHAnsi" w:hAnsiTheme="minorHAnsi"/>
        </w:rPr>
        <w:t xml:space="preserve">sustrato compuesto de </w:t>
      </w:r>
      <w:r w:rsidR="00B87867">
        <w:rPr>
          <w:rFonts w:asciiTheme="minorHAnsi" w:hAnsiTheme="minorHAnsi"/>
        </w:rPr>
        <w:t>sedimento</w:t>
      </w:r>
      <w:r w:rsidR="00BE5E73">
        <w:rPr>
          <w:rFonts w:asciiTheme="minorHAnsi" w:hAnsiTheme="minorHAnsi"/>
        </w:rPr>
        <w:t xml:space="preserve"> fino</w:t>
      </w:r>
      <w:r w:rsidR="00B87867">
        <w:rPr>
          <w:rFonts w:asciiTheme="minorHAnsi" w:hAnsiTheme="minorHAnsi"/>
        </w:rPr>
        <w:t>. Además se observó</w:t>
      </w:r>
      <w:r w:rsidR="009B269A">
        <w:rPr>
          <w:rFonts w:asciiTheme="minorHAnsi" w:hAnsiTheme="minorHAnsi"/>
        </w:rPr>
        <w:t xml:space="preserve"> </w:t>
      </w:r>
      <w:r w:rsidR="00B87867">
        <w:rPr>
          <w:rFonts w:asciiTheme="minorHAnsi" w:hAnsiTheme="minorHAnsi"/>
        </w:rPr>
        <w:t xml:space="preserve">en sector el sur de la Ensenada </w:t>
      </w:r>
      <w:r w:rsidR="009B269A">
        <w:rPr>
          <w:rFonts w:asciiTheme="minorHAnsi" w:hAnsiTheme="minorHAnsi"/>
        </w:rPr>
        <w:t>un</w:t>
      </w:r>
      <w:r w:rsidR="000C731B">
        <w:rPr>
          <w:rFonts w:asciiTheme="minorHAnsi" w:hAnsiTheme="minorHAnsi"/>
        </w:rPr>
        <w:t xml:space="preserve"> sustrato de</w:t>
      </w:r>
      <w:r w:rsidR="00B87867">
        <w:rPr>
          <w:rFonts w:asciiTheme="minorHAnsi" w:hAnsiTheme="minorHAnsi"/>
        </w:rPr>
        <w:t xml:space="preserve"> sedimento de tipo grueso,</w:t>
      </w:r>
      <w:r w:rsidR="000C731B">
        <w:rPr>
          <w:rFonts w:asciiTheme="minorHAnsi" w:hAnsiTheme="minorHAnsi"/>
        </w:rPr>
        <w:t xml:space="preserve"> con presencia de fauna y flora marina de tipo </w:t>
      </w:r>
      <w:r w:rsidR="00B87867">
        <w:rPr>
          <w:rFonts w:asciiTheme="minorHAnsi" w:hAnsiTheme="minorHAnsi"/>
        </w:rPr>
        <w:t>submareal</w:t>
      </w:r>
      <w:r w:rsidR="009B269A">
        <w:rPr>
          <w:rFonts w:asciiTheme="minorHAnsi" w:hAnsiTheme="minorHAnsi"/>
        </w:rPr>
        <w:t>.</w:t>
      </w:r>
    </w:p>
    <w:p w14:paraId="2C7F578C" w14:textId="77777777" w:rsidR="00C67D54" w:rsidRPr="00552777" w:rsidRDefault="00C67D54" w:rsidP="00B87867">
      <w:pPr>
        <w:spacing w:after="0"/>
        <w:rPr>
          <w:rFonts w:asciiTheme="minorHAnsi" w:hAnsiTheme="minorHAnsi"/>
          <w:sz w:val="12"/>
        </w:rPr>
      </w:pPr>
    </w:p>
    <w:p w14:paraId="5E16B381" w14:textId="7AF15527" w:rsidR="00EB20FC" w:rsidRPr="007C2473" w:rsidRDefault="00EB20FC" w:rsidP="00B87867">
      <w:pPr>
        <w:pStyle w:val="Ttulo1"/>
      </w:pPr>
      <w:bookmarkStart w:id="1" w:name="_Toc379459460"/>
      <w:r>
        <w:t>OBJETIVOS</w:t>
      </w:r>
      <w:bookmarkEnd w:id="1"/>
    </w:p>
    <w:p w14:paraId="2C4E5314" w14:textId="77777777" w:rsidR="00C67D54" w:rsidRPr="00552777" w:rsidRDefault="00C67D54" w:rsidP="00C67D54">
      <w:pPr>
        <w:spacing w:after="0"/>
        <w:rPr>
          <w:rFonts w:asciiTheme="minorHAnsi" w:hAnsiTheme="minorHAnsi"/>
          <w:sz w:val="12"/>
        </w:rPr>
      </w:pPr>
    </w:p>
    <w:p w14:paraId="2E8C9107" w14:textId="744FF009" w:rsidR="006C1E5C" w:rsidRDefault="00EB20FC" w:rsidP="00C67D54">
      <w:pPr>
        <w:spacing w:after="0"/>
        <w:rPr>
          <w:rFonts w:asciiTheme="minorHAnsi" w:hAnsiTheme="minorHAnsi"/>
        </w:rPr>
      </w:pPr>
      <w:r w:rsidRPr="007C2473">
        <w:rPr>
          <w:rFonts w:asciiTheme="minorHAnsi" w:hAnsiTheme="minorHAnsi"/>
        </w:rPr>
        <w:t>El objetivo</w:t>
      </w:r>
      <w:r w:rsidR="009B269A">
        <w:rPr>
          <w:rFonts w:asciiTheme="minorHAnsi" w:hAnsiTheme="minorHAnsi"/>
        </w:rPr>
        <w:t xml:space="preserve"> </w:t>
      </w:r>
      <w:r w:rsidRPr="007C2473">
        <w:rPr>
          <w:rFonts w:asciiTheme="minorHAnsi" w:hAnsiTheme="minorHAnsi"/>
        </w:rPr>
        <w:t xml:space="preserve">de la actividad </w:t>
      </w:r>
      <w:r>
        <w:rPr>
          <w:rFonts w:asciiTheme="minorHAnsi" w:hAnsiTheme="minorHAnsi"/>
        </w:rPr>
        <w:t>fue</w:t>
      </w:r>
      <w:r w:rsidRPr="007C2473">
        <w:rPr>
          <w:rFonts w:asciiTheme="minorHAnsi" w:hAnsiTheme="minorHAnsi"/>
        </w:rPr>
        <w:t xml:space="preserve"> </w:t>
      </w:r>
      <w:r w:rsidR="009B269A">
        <w:rPr>
          <w:rFonts w:asciiTheme="minorHAnsi" w:hAnsiTheme="minorHAnsi"/>
        </w:rPr>
        <w:t xml:space="preserve">realizar una inspección visual </w:t>
      </w:r>
      <w:r w:rsidR="003240B0">
        <w:rPr>
          <w:rFonts w:asciiTheme="minorHAnsi" w:hAnsiTheme="minorHAnsi"/>
        </w:rPr>
        <w:t xml:space="preserve">del suelo marino </w:t>
      </w:r>
      <w:r w:rsidR="00B87867">
        <w:rPr>
          <w:rFonts w:asciiTheme="minorHAnsi" w:hAnsiTheme="minorHAnsi"/>
        </w:rPr>
        <w:t>en el</w:t>
      </w:r>
      <w:r w:rsidR="003240B0">
        <w:rPr>
          <w:rFonts w:asciiTheme="minorHAnsi" w:hAnsiTheme="minorHAnsi"/>
        </w:rPr>
        <w:t xml:space="preserve"> sector de la descarga y sectores ale</w:t>
      </w:r>
      <w:r w:rsidR="00B87867">
        <w:rPr>
          <w:rFonts w:asciiTheme="minorHAnsi" w:hAnsiTheme="minorHAnsi"/>
        </w:rPr>
        <w:t>daños del sector costero de la E</w:t>
      </w:r>
      <w:r w:rsidR="003240B0">
        <w:rPr>
          <w:rFonts w:asciiTheme="minorHAnsi" w:hAnsiTheme="minorHAnsi"/>
        </w:rPr>
        <w:t xml:space="preserve">nsenada </w:t>
      </w:r>
      <w:proofErr w:type="spellStart"/>
      <w:r w:rsidR="003240B0">
        <w:rPr>
          <w:rFonts w:asciiTheme="minorHAnsi" w:hAnsiTheme="minorHAnsi"/>
        </w:rPr>
        <w:t>Chapaco</w:t>
      </w:r>
      <w:proofErr w:type="spellEnd"/>
      <w:r w:rsidR="003240B0">
        <w:rPr>
          <w:rFonts w:asciiTheme="minorHAnsi" w:hAnsiTheme="minorHAnsi"/>
        </w:rPr>
        <w:t>.</w:t>
      </w:r>
    </w:p>
    <w:p w14:paraId="55568993" w14:textId="663EC1A7" w:rsidR="00EB20FC" w:rsidRDefault="00B87867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Adicionalmente la actividad contempló</w:t>
      </w:r>
      <w:r w:rsidR="003240B0">
        <w:rPr>
          <w:rFonts w:asciiTheme="minorHAnsi" w:hAnsiTheme="minorHAnsi"/>
        </w:rPr>
        <w:t xml:space="preserve"> realizar toma de muestras de sedimento</w:t>
      </w:r>
      <w:r>
        <w:rPr>
          <w:rFonts w:asciiTheme="minorHAnsi" w:hAnsiTheme="minorHAnsi"/>
        </w:rPr>
        <w:t xml:space="preserve"> en los puntos: (1)</w:t>
      </w:r>
      <w:r w:rsidR="00157BB1">
        <w:rPr>
          <w:rFonts w:asciiTheme="minorHAnsi" w:hAnsiTheme="minorHAnsi"/>
        </w:rPr>
        <w:t xml:space="preserve"> </w:t>
      </w:r>
      <w:r w:rsidR="00C67D54">
        <w:rPr>
          <w:rFonts w:asciiTheme="minorHAnsi" w:hAnsiTheme="minorHAnsi"/>
        </w:rPr>
        <w:t xml:space="preserve">cercano a la </w:t>
      </w:r>
      <w:r w:rsidR="00157BB1" w:rsidRPr="00997178">
        <w:rPr>
          <w:rFonts w:asciiTheme="minorHAnsi" w:hAnsiTheme="minorHAnsi"/>
        </w:rPr>
        <w:t>descarga</w:t>
      </w:r>
      <w:r w:rsidR="00997178">
        <w:rPr>
          <w:rFonts w:asciiTheme="minorHAnsi" w:hAnsiTheme="minorHAnsi"/>
        </w:rPr>
        <w:t xml:space="preserve">, </w:t>
      </w:r>
      <w:r>
        <w:rPr>
          <w:rFonts w:asciiTheme="minorHAnsi" w:hAnsiTheme="minorHAnsi"/>
        </w:rPr>
        <w:t xml:space="preserve">(2) sector de </w:t>
      </w:r>
      <w:r w:rsidRPr="00997178">
        <w:rPr>
          <w:rFonts w:asciiTheme="minorHAnsi" w:hAnsiTheme="minorHAnsi"/>
        </w:rPr>
        <w:t>emisario de emergencia</w:t>
      </w:r>
      <w:r>
        <w:rPr>
          <w:rFonts w:asciiTheme="minorHAnsi" w:hAnsiTheme="minorHAnsi"/>
        </w:rPr>
        <w:t>, (3)</w:t>
      </w:r>
      <w:r w:rsidRPr="0099717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zona de influencia </w:t>
      </w:r>
      <w:r w:rsidR="00997178">
        <w:rPr>
          <w:rFonts w:asciiTheme="minorHAnsi" w:hAnsiTheme="minorHAnsi"/>
        </w:rPr>
        <w:t>de la descarga</w:t>
      </w:r>
      <w:r w:rsidR="00157BB1" w:rsidRPr="00997178">
        <w:rPr>
          <w:rFonts w:asciiTheme="minorHAnsi" w:hAnsiTheme="minorHAnsi"/>
        </w:rPr>
        <w:t xml:space="preserve">, </w:t>
      </w:r>
      <w:r w:rsidR="00565C72" w:rsidRPr="00997178">
        <w:rPr>
          <w:rFonts w:asciiTheme="minorHAnsi" w:hAnsiTheme="minorHAnsi"/>
        </w:rPr>
        <w:t>y</w:t>
      </w:r>
      <w:r w:rsidR="00157BB1" w:rsidRPr="00997178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(4) </w:t>
      </w:r>
      <w:r w:rsidR="00C67D54" w:rsidRPr="00997178">
        <w:rPr>
          <w:rFonts w:asciiTheme="minorHAnsi" w:hAnsiTheme="minorHAnsi"/>
        </w:rPr>
        <w:t xml:space="preserve">sector </w:t>
      </w:r>
      <w:r w:rsidR="00565C72" w:rsidRPr="00997178">
        <w:rPr>
          <w:rFonts w:asciiTheme="minorHAnsi" w:hAnsiTheme="minorHAnsi"/>
        </w:rPr>
        <w:t>sur de E</w:t>
      </w:r>
      <w:r w:rsidR="00C67D54" w:rsidRPr="00997178">
        <w:rPr>
          <w:rFonts w:asciiTheme="minorHAnsi" w:hAnsiTheme="minorHAnsi"/>
        </w:rPr>
        <w:t xml:space="preserve">nsenada </w:t>
      </w:r>
      <w:proofErr w:type="spellStart"/>
      <w:r w:rsidR="00565C72" w:rsidRPr="00997178">
        <w:rPr>
          <w:rFonts w:asciiTheme="minorHAnsi" w:hAnsiTheme="minorHAnsi"/>
        </w:rPr>
        <w:t>Chapaco</w:t>
      </w:r>
      <w:proofErr w:type="spellEnd"/>
      <w:r w:rsidR="00525C69" w:rsidRPr="00997178">
        <w:rPr>
          <w:rFonts w:asciiTheme="minorHAnsi" w:hAnsiTheme="minorHAnsi"/>
        </w:rPr>
        <w:t>.</w:t>
      </w:r>
    </w:p>
    <w:p w14:paraId="22AAC231" w14:textId="77777777" w:rsidR="00DB5A1C" w:rsidRPr="00552777" w:rsidRDefault="00DB5A1C">
      <w:pPr>
        <w:spacing w:after="0"/>
        <w:rPr>
          <w:rFonts w:asciiTheme="minorHAnsi" w:hAnsiTheme="minorHAnsi"/>
          <w:sz w:val="14"/>
        </w:rPr>
      </w:pPr>
    </w:p>
    <w:p w14:paraId="126D423A" w14:textId="77777777" w:rsidR="0098613B" w:rsidRPr="007C2473" w:rsidRDefault="00DE64CD">
      <w:pPr>
        <w:pStyle w:val="Ttulo1"/>
      </w:pPr>
      <w:bookmarkStart w:id="2" w:name="_Toc379459461"/>
      <w:r w:rsidRPr="007C2473">
        <w:t>METODOLOGÍA</w:t>
      </w:r>
      <w:bookmarkEnd w:id="2"/>
    </w:p>
    <w:p w14:paraId="2787EAD6" w14:textId="77777777" w:rsidR="00EA17C8" w:rsidRDefault="00EA17C8" w:rsidP="00C67D54">
      <w:pPr>
        <w:spacing w:after="0"/>
        <w:rPr>
          <w:rFonts w:asciiTheme="minorHAnsi" w:hAnsiTheme="minorHAnsi"/>
        </w:rPr>
      </w:pPr>
    </w:p>
    <w:p w14:paraId="126D423B" w14:textId="127457E0" w:rsidR="00F74BFF" w:rsidRDefault="00AC0192" w:rsidP="00C67D54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En base a antecedentes gráficos presentados por el titular en el sistema de evaluación ambiental (E-SEIA, </w:t>
      </w:r>
      <w:r w:rsidR="00F74BFF" w:rsidRPr="007C2473">
        <w:rPr>
          <w:rFonts w:asciiTheme="minorHAnsi" w:hAnsiTheme="minorHAnsi"/>
        </w:rPr>
        <w:t>layout</w:t>
      </w:r>
      <w:r>
        <w:rPr>
          <w:rFonts w:asciiTheme="minorHAnsi" w:hAnsiTheme="minorHAnsi"/>
        </w:rPr>
        <w:t xml:space="preserve"> general de las instalaciones</w:t>
      </w:r>
      <w:r w:rsidR="001B2DAC">
        <w:rPr>
          <w:rFonts w:asciiTheme="minorHAnsi" w:hAnsiTheme="minorHAnsi"/>
        </w:rPr>
        <w:t xml:space="preserve"> de la empres</w:t>
      </w:r>
      <w:r w:rsidR="00565C72">
        <w:rPr>
          <w:rFonts w:asciiTheme="minorHAnsi" w:hAnsiTheme="minorHAnsi"/>
        </w:rPr>
        <w:t>a y</w:t>
      </w:r>
      <w:r w:rsidR="001D5227">
        <w:rPr>
          <w:rFonts w:asciiTheme="minorHAnsi" w:hAnsiTheme="minorHAnsi"/>
        </w:rPr>
        <w:t xml:space="preserve"> </w:t>
      </w:r>
      <w:r w:rsidR="00F60757">
        <w:rPr>
          <w:rFonts w:asciiTheme="minorHAnsi" w:hAnsiTheme="minorHAnsi"/>
        </w:rPr>
        <w:t>batimetría</w:t>
      </w:r>
      <w:r w:rsidR="00565C72">
        <w:rPr>
          <w:rFonts w:asciiTheme="minorHAnsi" w:hAnsiTheme="minorHAnsi"/>
        </w:rPr>
        <w:t>.</w:t>
      </w:r>
      <w:r>
        <w:rPr>
          <w:rFonts w:asciiTheme="minorHAnsi" w:hAnsiTheme="minorHAnsi"/>
        </w:rPr>
        <w:t>)</w:t>
      </w:r>
      <w:r w:rsidR="00565C72">
        <w:rPr>
          <w:rFonts w:asciiTheme="minorHAnsi" w:hAnsiTheme="minorHAnsi"/>
        </w:rPr>
        <w:t>,</w:t>
      </w:r>
      <w:r w:rsidR="00F74BFF" w:rsidRPr="007C2473">
        <w:rPr>
          <w:rFonts w:asciiTheme="minorHAnsi" w:hAnsiTheme="minorHAnsi"/>
        </w:rPr>
        <w:t xml:space="preserve"> se identificaron </w:t>
      </w:r>
      <w:r w:rsidR="001746F0">
        <w:rPr>
          <w:rFonts w:asciiTheme="minorHAnsi" w:hAnsiTheme="minorHAnsi"/>
        </w:rPr>
        <w:t xml:space="preserve">cuatro (4) </w:t>
      </w:r>
      <w:r w:rsidR="00B87867">
        <w:rPr>
          <w:rFonts w:asciiTheme="minorHAnsi" w:hAnsiTheme="minorHAnsi"/>
        </w:rPr>
        <w:t>áreas</w:t>
      </w:r>
      <w:r w:rsidR="00157BB1">
        <w:rPr>
          <w:rFonts w:asciiTheme="minorHAnsi" w:hAnsiTheme="minorHAnsi"/>
        </w:rPr>
        <w:t xml:space="preserve"> </w:t>
      </w:r>
      <w:r w:rsidR="001746F0">
        <w:rPr>
          <w:rFonts w:asciiTheme="minorHAnsi" w:hAnsiTheme="minorHAnsi"/>
        </w:rPr>
        <w:t xml:space="preserve">para ser </w:t>
      </w:r>
      <w:r w:rsidR="00B87867">
        <w:rPr>
          <w:rFonts w:asciiTheme="minorHAnsi" w:hAnsiTheme="minorHAnsi"/>
        </w:rPr>
        <w:t>inspeccionada</w:t>
      </w:r>
      <w:r w:rsidR="00F60757">
        <w:rPr>
          <w:rFonts w:asciiTheme="minorHAnsi" w:hAnsiTheme="minorHAnsi"/>
        </w:rPr>
        <w:t>s,</w:t>
      </w:r>
      <w:r w:rsidR="004C5806">
        <w:rPr>
          <w:rFonts w:asciiTheme="minorHAnsi" w:hAnsiTheme="minorHAnsi"/>
        </w:rPr>
        <w:t xml:space="preserve"> l</w:t>
      </w:r>
      <w:r w:rsidR="00B87867">
        <w:rPr>
          <w:rFonts w:asciiTheme="minorHAnsi" w:hAnsiTheme="minorHAnsi"/>
        </w:rPr>
        <w:t>a</w:t>
      </w:r>
      <w:r w:rsidR="004C5806">
        <w:rPr>
          <w:rFonts w:asciiTheme="minorHAnsi" w:hAnsiTheme="minorHAnsi"/>
        </w:rPr>
        <w:t>s que fueron</w:t>
      </w:r>
      <w:r w:rsidR="001B2DAC">
        <w:rPr>
          <w:rFonts w:asciiTheme="minorHAnsi" w:hAnsiTheme="minorHAnsi"/>
        </w:rPr>
        <w:t xml:space="preserve"> posteriormente</w:t>
      </w:r>
      <w:r w:rsidR="004C5806">
        <w:rPr>
          <w:rFonts w:asciiTheme="minorHAnsi" w:hAnsiTheme="minorHAnsi"/>
        </w:rPr>
        <w:t xml:space="preserve"> ratificadas </w:t>
      </w:r>
      <w:r w:rsidR="00B87867">
        <w:rPr>
          <w:rFonts w:asciiTheme="minorHAnsi" w:hAnsiTheme="minorHAnsi"/>
        </w:rPr>
        <w:t>durante</w:t>
      </w:r>
      <w:r w:rsidR="001B2DAC">
        <w:rPr>
          <w:rFonts w:asciiTheme="minorHAnsi" w:hAnsiTheme="minorHAnsi"/>
        </w:rPr>
        <w:t xml:space="preserve"> el </w:t>
      </w:r>
      <w:r w:rsidR="004C5806">
        <w:rPr>
          <w:rFonts w:asciiTheme="minorHAnsi" w:hAnsiTheme="minorHAnsi"/>
        </w:rPr>
        <w:t>recorrido</w:t>
      </w:r>
      <w:r w:rsidR="001B2DAC">
        <w:rPr>
          <w:rFonts w:asciiTheme="minorHAnsi" w:hAnsiTheme="minorHAnsi"/>
        </w:rPr>
        <w:t xml:space="preserve"> realizado en</w:t>
      </w:r>
      <w:r w:rsidR="004C5806">
        <w:rPr>
          <w:rFonts w:asciiTheme="minorHAnsi" w:hAnsiTheme="minorHAnsi"/>
        </w:rPr>
        <w:t xml:space="preserve"> terreno.</w:t>
      </w:r>
    </w:p>
    <w:p w14:paraId="04DD7D91" w14:textId="31D2DFE3" w:rsidR="001746F0" w:rsidRDefault="00EA17C8" w:rsidP="005A0B11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Con fecha 17 de diciembre</w:t>
      </w:r>
      <w:r w:rsidR="002247DC">
        <w:rPr>
          <w:rFonts w:asciiTheme="minorHAnsi" w:hAnsiTheme="minorHAnsi"/>
        </w:rPr>
        <w:t xml:space="preserve"> de 2013</w:t>
      </w:r>
      <w:r>
        <w:rPr>
          <w:rFonts w:asciiTheme="minorHAnsi" w:hAnsiTheme="minorHAnsi"/>
        </w:rPr>
        <w:t xml:space="preserve"> se realizó una reunión de inicio de actividades de Fiscalización, cuyos temas tratados fueron redactados en Acta d</w:t>
      </w:r>
      <w:r w:rsidR="00B87867">
        <w:rPr>
          <w:rFonts w:asciiTheme="minorHAnsi" w:hAnsiTheme="minorHAnsi"/>
        </w:rPr>
        <w:t>e Inspección Ambiental.</w:t>
      </w:r>
    </w:p>
    <w:p w14:paraId="46926AA8" w14:textId="265C2A3C" w:rsidR="00E319EE" w:rsidRDefault="0070318B" w:rsidP="005A0B11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Con fecha</w:t>
      </w:r>
      <w:r w:rsidR="00F60757">
        <w:rPr>
          <w:rFonts w:asciiTheme="minorHAnsi" w:hAnsiTheme="minorHAnsi"/>
        </w:rPr>
        <w:t xml:space="preserve"> 18 de diciembre</w:t>
      </w:r>
      <w:r w:rsidR="002247DC">
        <w:rPr>
          <w:rFonts w:asciiTheme="minorHAnsi" w:hAnsiTheme="minorHAnsi"/>
        </w:rPr>
        <w:t xml:space="preserve"> de 2013</w:t>
      </w:r>
      <w:r w:rsidR="00F60757">
        <w:rPr>
          <w:rFonts w:asciiTheme="minorHAnsi" w:hAnsiTheme="minorHAnsi"/>
        </w:rPr>
        <w:t xml:space="preserve">, a </w:t>
      </w:r>
      <w:r w:rsidR="00083FFB">
        <w:rPr>
          <w:rFonts w:asciiTheme="minorHAnsi" w:hAnsiTheme="minorHAnsi"/>
        </w:rPr>
        <w:t xml:space="preserve">bordo de </w:t>
      </w:r>
      <w:r>
        <w:rPr>
          <w:rFonts w:asciiTheme="minorHAnsi" w:hAnsiTheme="minorHAnsi"/>
        </w:rPr>
        <w:t xml:space="preserve">la </w:t>
      </w:r>
      <w:r w:rsidR="00C4383E">
        <w:rPr>
          <w:rFonts w:asciiTheme="minorHAnsi" w:hAnsiTheme="minorHAnsi"/>
        </w:rPr>
        <w:t>embarcación</w:t>
      </w:r>
      <w:r>
        <w:rPr>
          <w:rFonts w:asciiTheme="minorHAnsi" w:hAnsiTheme="minorHAnsi"/>
        </w:rPr>
        <w:t xml:space="preserve"> Matrícula N° 570 de </w:t>
      </w:r>
      <w:proofErr w:type="spellStart"/>
      <w:r>
        <w:rPr>
          <w:rFonts w:asciiTheme="minorHAnsi" w:hAnsiTheme="minorHAnsi"/>
        </w:rPr>
        <w:t>Huasco</w:t>
      </w:r>
      <w:proofErr w:type="spellEnd"/>
      <w:r>
        <w:rPr>
          <w:rFonts w:asciiTheme="minorHAnsi" w:hAnsiTheme="minorHAnsi"/>
        </w:rPr>
        <w:t xml:space="preserve">, </w:t>
      </w:r>
      <w:r w:rsidR="00083FFB">
        <w:rPr>
          <w:rFonts w:asciiTheme="minorHAnsi" w:hAnsiTheme="minorHAnsi"/>
        </w:rPr>
        <w:t>se p</w:t>
      </w:r>
      <w:r w:rsidR="00007BA3">
        <w:rPr>
          <w:rFonts w:asciiTheme="minorHAnsi" w:hAnsiTheme="minorHAnsi"/>
        </w:rPr>
        <w:t>rocedió a realizar la</w:t>
      </w:r>
      <w:r w:rsidR="0004529D">
        <w:rPr>
          <w:rFonts w:asciiTheme="minorHAnsi" w:hAnsiTheme="minorHAnsi"/>
        </w:rPr>
        <w:t>, inspección visual</w:t>
      </w:r>
      <w:r>
        <w:rPr>
          <w:rFonts w:asciiTheme="minorHAnsi" w:hAnsiTheme="minorHAnsi"/>
        </w:rPr>
        <w:t xml:space="preserve"> del bentos marino </w:t>
      </w:r>
      <w:r w:rsidR="00E319EE">
        <w:rPr>
          <w:rFonts w:asciiTheme="minorHAnsi" w:hAnsiTheme="minorHAnsi"/>
        </w:rPr>
        <w:t xml:space="preserve">(suelo marino) </w:t>
      </w:r>
      <w:r>
        <w:rPr>
          <w:rFonts w:asciiTheme="minorHAnsi" w:hAnsiTheme="minorHAnsi"/>
        </w:rPr>
        <w:t>y del emisario submarino de descarga de relave, proveniente de la planta de pellets</w:t>
      </w:r>
      <w:r w:rsidR="002062B6">
        <w:rPr>
          <w:rFonts w:asciiTheme="minorHAnsi" w:hAnsiTheme="minorHAnsi"/>
        </w:rPr>
        <w:t xml:space="preserve">, mediante el uso del equipo </w:t>
      </w:r>
      <w:r w:rsidR="00E319EE">
        <w:rPr>
          <w:rFonts w:asciiTheme="minorHAnsi" w:hAnsiTheme="minorHAnsi"/>
        </w:rPr>
        <w:t xml:space="preserve">submarino de control remoto </w:t>
      </w:r>
      <w:r w:rsidR="002062B6">
        <w:rPr>
          <w:rFonts w:asciiTheme="minorHAnsi" w:hAnsiTheme="minorHAnsi"/>
        </w:rPr>
        <w:t>ROV FO II</w:t>
      </w:r>
      <w:r>
        <w:rPr>
          <w:rFonts w:asciiTheme="minorHAnsi" w:hAnsiTheme="minorHAnsi"/>
        </w:rPr>
        <w:t>.</w:t>
      </w:r>
      <w:r w:rsidR="0004529D">
        <w:rPr>
          <w:rFonts w:asciiTheme="minorHAnsi" w:hAnsiTheme="minorHAnsi"/>
        </w:rPr>
        <w:t xml:space="preserve"> </w:t>
      </w:r>
      <w:r w:rsidR="00E319EE">
        <w:rPr>
          <w:rFonts w:asciiTheme="minorHAnsi" w:hAnsiTheme="minorHAnsi"/>
        </w:rPr>
        <w:t xml:space="preserve">Este equipo posee una cámara de adquisición de video digital, </w:t>
      </w:r>
      <w:proofErr w:type="spellStart"/>
      <w:r w:rsidR="00E319EE">
        <w:rPr>
          <w:rFonts w:asciiTheme="minorHAnsi" w:hAnsiTheme="minorHAnsi"/>
        </w:rPr>
        <w:t>profundímetro</w:t>
      </w:r>
      <w:proofErr w:type="spellEnd"/>
      <w:r w:rsidR="00E319EE">
        <w:rPr>
          <w:rFonts w:asciiTheme="minorHAnsi" w:hAnsiTheme="minorHAnsi"/>
        </w:rPr>
        <w:t>, compás digital y un sistema de draga para toma de muestras.</w:t>
      </w:r>
    </w:p>
    <w:p w14:paraId="2FCC3232" w14:textId="2365B9A8" w:rsidR="00083FFB" w:rsidRDefault="00E319EE" w:rsidP="005A0B11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Para realizar la inspección, s</w:t>
      </w:r>
      <w:r w:rsidR="0070318B">
        <w:rPr>
          <w:rFonts w:asciiTheme="minorHAnsi" w:hAnsiTheme="minorHAnsi"/>
        </w:rPr>
        <w:t>e procedió a anclar la embarcac</w:t>
      </w:r>
      <w:r>
        <w:rPr>
          <w:rFonts w:asciiTheme="minorHAnsi" w:hAnsiTheme="minorHAnsi"/>
        </w:rPr>
        <w:t>ión en diferentes puntos de la E</w:t>
      </w:r>
      <w:r w:rsidR="0070318B">
        <w:rPr>
          <w:rFonts w:asciiTheme="minorHAnsi" w:hAnsiTheme="minorHAnsi"/>
        </w:rPr>
        <w:t>nsenada para realizar las maniobras de inspección</w:t>
      </w:r>
      <w:r>
        <w:rPr>
          <w:rFonts w:asciiTheme="minorHAnsi" w:hAnsiTheme="minorHAnsi"/>
        </w:rPr>
        <w:t>, tal como se señala en el recorrido realizado en la Figura 1</w:t>
      </w:r>
      <w:r w:rsidR="00D938B1">
        <w:rPr>
          <w:rFonts w:asciiTheme="minorHAnsi" w:hAnsiTheme="minorHAnsi"/>
        </w:rPr>
        <w:t>.</w:t>
      </w:r>
      <w:r w:rsidR="002062B6">
        <w:rPr>
          <w:rFonts w:asciiTheme="minorHAnsi" w:hAnsiTheme="minorHAnsi"/>
        </w:rPr>
        <w:t xml:space="preserve"> Una vez realizada esa maniobra se procedió a descender el equipo ROV</w:t>
      </w:r>
      <w:r>
        <w:rPr>
          <w:rFonts w:asciiTheme="minorHAnsi" w:hAnsiTheme="minorHAnsi"/>
        </w:rPr>
        <w:t xml:space="preserve"> FO II</w:t>
      </w:r>
      <w:r w:rsidR="002062B6">
        <w:rPr>
          <w:rFonts w:asciiTheme="minorHAnsi" w:hAnsiTheme="minorHAnsi"/>
        </w:rPr>
        <w:t>.</w:t>
      </w:r>
    </w:p>
    <w:p w14:paraId="28921915" w14:textId="6777F765" w:rsidR="00C552F1" w:rsidRDefault="002D1DEF" w:rsidP="005A0B11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Las actividades realizadas contemplan:</w:t>
      </w:r>
    </w:p>
    <w:p w14:paraId="6BBC9C53" w14:textId="77777777" w:rsidR="00552777" w:rsidRPr="00552777" w:rsidRDefault="00552777" w:rsidP="005A0B11">
      <w:pPr>
        <w:spacing w:after="0"/>
        <w:rPr>
          <w:rFonts w:asciiTheme="minorHAnsi" w:hAnsiTheme="minorHAnsi"/>
          <w:sz w:val="4"/>
        </w:rPr>
      </w:pPr>
    </w:p>
    <w:p w14:paraId="10901DD4" w14:textId="33FA9318" w:rsidR="00E319EE" w:rsidRPr="00E319EE" w:rsidRDefault="00167898" w:rsidP="005A0B11">
      <w:pPr>
        <w:spacing w:after="0"/>
        <w:rPr>
          <w:rFonts w:asciiTheme="minorHAnsi" w:hAnsiTheme="minorHAnsi"/>
          <w:u w:val="single"/>
        </w:rPr>
      </w:pPr>
      <w:r>
        <w:rPr>
          <w:rFonts w:asciiTheme="minorHAnsi" w:hAnsiTheme="minorHAnsi"/>
          <w:u w:val="single"/>
        </w:rPr>
        <w:t>Inspección visual submarina</w:t>
      </w:r>
    </w:p>
    <w:p w14:paraId="33A756DE" w14:textId="77777777" w:rsidR="002D1DEF" w:rsidRDefault="002062B6" w:rsidP="00D9618B">
      <w:pPr>
        <w:pStyle w:val="Prrafodelista"/>
        <w:numPr>
          <w:ilvl w:val="0"/>
          <w:numId w:val="4"/>
        </w:numPr>
        <w:spacing w:before="120" w:after="120"/>
        <w:ind w:left="714" w:hanging="357"/>
        <w:rPr>
          <w:rFonts w:asciiTheme="minorHAnsi" w:hAnsiTheme="minorHAnsi"/>
        </w:rPr>
      </w:pPr>
      <w:r>
        <w:rPr>
          <w:rFonts w:asciiTheme="minorHAnsi" w:hAnsiTheme="minorHAnsi"/>
        </w:rPr>
        <w:t>Para la i</w:t>
      </w:r>
      <w:r w:rsidR="00DB5A1C" w:rsidRPr="00DB5A1C">
        <w:rPr>
          <w:rFonts w:asciiTheme="minorHAnsi" w:hAnsiTheme="minorHAnsi" w:hint="eastAsia"/>
        </w:rPr>
        <w:t>nspección del emisario</w:t>
      </w:r>
      <w:r>
        <w:rPr>
          <w:rFonts w:asciiTheme="minorHAnsi" w:hAnsiTheme="minorHAnsi"/>
        </w:rPr>
        <w:t xml:space="preserve">, se procedió a realizar </w:t>
      </w:r>
      <w:r w:rsidR="00CC636D">
        <w:rPr>
          <w:rFonts w:asciiTheme="minorHAnsi" w:hAnsiTheme="minorHAnsi"/>
        </w:rPr>
        <w:t>maniobras de</w:t>
      </w:r>
      <w:r>
        <w:rPr>
          <w:rFonts w:asciiTheme="minorHAnsi" w:hAnsiTheme="minorHAnsi"/>
        </w:rPr>
        <w:t xml:space="preserve"> anclajes (</w:t>
      </w:r>
      <w:r w:rsidR="00CC636D">
        <w:rPr>
          <w:rFonts w:asciiTheme="minorHAnsi" w:hAnsiTheme="minorHAnsi"/>
        </w:rPr>
        <w:t>a</w:t>
      </w:r>
      <w:r>
        <w:rPr>
          <w:rFonts w:asciiTheme="minorHAnsi" w:hAnsiTheme="minorHAnsi"/>
        </w:rPr>
        <w:t>nclajes 1 al 3</w:t>
      </w:r>
      <w:r w:rsidR="00652F16">
        <w:rPr>
          <w:rFonts w:asciiTheme="minorHAnsi" w:hAnsiTheme="minorHAnsi"/>
        </w:rPr>
        <w:t>, Figura 1</w:t>
      </w:r>
      <w:r>
        <w:rPr>
          <w:rFonts w:asciiTheme="minorHAnsi" w:hAnsiTheme="minorHAnsi"/>
        </w:rPr>
        <w:t>)</w:t>
      </w:r>
      <w:r w:rsidR="00652F16">
        <w:rPr>
          <w:rFonts w:asciiTheme="minorHAnsi" w:hAnsiTheme="minorHAnsi"/>
        </w:rPr>
        <w:t xml:space="preserve">. </w:t>
      </w:r>
      <w:r>
        <w:rPr>
          <w:rFonts w:asciiTheme="minorHAnsi" w:hAnsiTheme="minorHAnsi"/>
        </w:rPr>
        <w:t>D</w:t>
      </w:r>
      <w:r w:rsidR="00C305F2">
        <w:rPr>
          <w:rFonts w:asciiTheme="minorHAnsi" w:hAnsiTheme="minorHAnsi"/>
        </w:rPr>
        <w:t>esde e</w:t>
      </w:r>
      <w:r>
        <w:rPr>
          <w:rFonts w:asciiTheme="minorHAnsi" w:hAnsiTheme="minorHAnsi"/>
        </w:rPr>
        <w:t>se</w:t>
      </w:r>
      <w:r w:rsidR="00C305F2">
        <w:rPr>
          <w:rFonts w:asciiTheme="minorHAnsi" w:hAnsiTheme="minorHAnsi"/>
        </w:rPr>
        <w:t xml:space="preserve"> </w:t>
      </w:r>
      <w:r w:rsidR="004E0933">
        <w:rPr>
          <w:rFonts w:asciiTheme="minorHAnsi" w:hAnsiTheme="minorHAnsi"/>
        </w:rPr>
        <w:t>lugar</w:t>
      </w:r>
      <w:r w:rsidR="00C305F2">
        <w:rPr>
          <w:rFonts w:asciiTheme="minorHAnsi" w:hAnsiTheme="minorHAnsi"/>
        </w:rPr>
        <w:t xml:space="preserve"> se procedió a buscar el emisario submarino </w:t>
      </w:r>
      <w:r w:rsidR="00C67D54">
        <w:rPr>
          <w:rFonts w:asciiTheme="minorHAnsi" w:hAnsiTheme="minorHAnsi"/>
        </w:rPr>
        <w:t xml:space="preserve">próximo a </w:t>
      </w:r>
      <w:r w:rsidR="00C305F2">
        <w:rPr>
          <w:rFonts w:asciiTheme="minorHAnsi" w:hAnsiTheme="minorHAnsi"/>
        </w:rPr>
        <w:t>la costa</w:t>
      </w:r>
      <w:r w:rsidR="00CC636D">
        <w:rPr>
          <w:rFonts w:asciiTheme="minorHAnsi" w:hAnsiTheme="minorHAnsi"/>
        </w:rPr>
        <w:t xml:space="preserve"> (Figura 1)</w:t>
      </w:r>
      <w:r w:rsidR="00C67D54">
        <w:rPr>
          <w:rFonts w:asciiTheme="minorHAnsi" w:hAnsiTheme="minorHAnsi"/>
        </w:rPr>
        <w:t xml:space="preserve">. Una vez </w:t>
      </w:r>
      <w:r w:rsidR="005A0B11">
        <w:rPr>
          <w:rFonts w:asciiTheme="minorHAnsi" w:hAnsiTheme="minorHAnsi"/>
        </w:rPr>
        <w:t>ubicado</w:t>
      </w:r>
      <w:r w:rsidR="00C67D54">
        <w:rPr>
          <w:rFonts w:asciiTheme="minorHAnsi" w:hAnsiTheme="minorHAnsi"/>
        </w:rPr>
        <w:t xml:space="preserve"> </w:t>
      </w:r>
      <w:r w:rsidR="005A0B11">
        <w:rPr>
          <w:rFonts w:asciiTheme="minorHAnsi" w:hAnsiTheme="minorHAnsi"/>
        </w:rPr>
        <w:t xml:space="preserve">el ducto se procedió a inspeccionar </w:t>
      </w:r>
      <w:r>
        <w:rPr>
          <w:rFonts w:asciiTheme="minorHAnsi" w:hAnsiTheme="minorHAnsi"/>
        </w:rPr>
        <w:t>su estado</w:t>
      </w:r>
      <w:r w:rsidR="00A1210E">
        <w:rPr>
          <w:rFonts w:asciiTheme="minorHAnsi" w:hAnsiTheme="minorHAnsi"/>
        </w:rPr>
        <w:t xml:space="preserve"> </w:t>
      </w:r>
      <w:r w:rsidR="005A0B11">
        <w:rPr>
          <w:rFonts w:asciiTheme="minorHAnsi" w:hAnsiTheme="minorHAnsi"/>
        </w:rPr>
        <w:t xml:space="preserve">con el ROV en </w:t>
      </w:r>
      <w:r w:rsidR="0083072C">
        <w:rPr>
          <w:rFonts w:asciiTheme="minorHAnsi" w:hAnsiTheme="minorHAnsi"/>
        </w:rPr>
        <w:t>dirección</w:t>
      </w:r>
      <w:r w:rsidR="0083072C" w:rsidRPr="00DB5A1C">
        <w:rPr>
          <w:rFonts w:asciiTheme="minorHAnsi" w:hAnsiTheme="minorHAnsi" w:hint="eastAsia"/>
        </w:rPr>
        <w:t xml:space="preserve"> Sur</w:t>
      </w:r>
      <w:r>
        <w:rPr>
          <w:rFonts w:asciiTheme="minorHAnsi" w:hAnsiTheme="minorHAnsi"/>
        </w:rPr>
        <w:t>, hasta ubicar la descarga</w:t>
      </w:r>
      <w:r w:rsidR="0083072C">
        <w:rPr>
          <w:rFonts w:asciiTheme="minorHAnsi" w:hAnsiTheme="minorHAnsi"/>
        </w:rPr>
        <w:t>.</w:t>
      </w:r>
      <w:r w:rsidR="0083072C" w:rsidRPr="0083072C">
        <w:rPr>
          <w:rFonts w:asciiTheme="minorHAnsi" w:hAnsiTheme="minorHAnsi" w:hint="eastAsia"/>
        </w:rPr>
        <w:t xml:space="preserve"> </w:t>
      </w:r>
    </w:p>
    <w:p w14:paraId="4E58BEE5" w14:textId="473C248D" w:rsidR="002D1DEF" w:rsidRDefault="002D1DEF" w:rsidP="00D9618B">
      <w:pPr>
        <w:pStyle w:val="Prrafodelista"/>
        <w:numPr>
          <w:ilvl w:val="0"/>
          <w:numId w:val="4"/>
        </w:numPr>
        <w:spacing w:before="120" w:after="120"/>
        <w:ind w:left="714" w:hanging="357"/>
        <w:rPr>
          <w:rFonts w:asciiTheme="minorHAnsi" w:hAnsiTheme="minorHAnsi"/>
        </w:rPr>
      </w:pPr>
      <w:r w:rsidRPr="002D1DEF">
        <w:rPr>
          <w:rFonts w:asciiTheme="minorHAnsi" w:hAnsiTheme="minorHAnsi"/>
        </w:rPr>
        <w:t xml:space="preserve">En el anclaje 4 </w:t>
      </w:r>
      <w:r>
        <w:rPr>
          <w:rFonts w:asciiTheme="minorHAnsi" w:hAnsiTheme="minorHAnsi"/>
        </w:rPr>
        <w:t xml:space="preserve">(Figura 1) </w:t>
      </w:r>
      <w:r w:rsidRPr="002D1DEF">
        <w:rPr>
          <w:rFonts w:asciiTheme="minorHAnsi" w:hAnsiTheme="minorHAnsi"/>
        </w:rPr>
        <w:t>se procedió a verificar la existencia del emisario de emergencia informado en RCA N° 215/2010</w:t>
      </w:r>
      <w:r>
        <w:rPr>
          <w:rFonts w:asciiTheme="minorHAnsi" w:hAnsiTheme="minorHAnsi"/>
        </w:rPr>
        <w:t>, estructura que no fue posible de ubicar.</w:t>
      </w:r>
    </w:p>
    <w:p w14:paraId="26EE3C6E" w14:textId="3FCFF65C" w:rsidR="00C552F1" w:rsidRDefault="002D1DEF" w:rsidP="00D9618B">
      <w:pPr>
        <w:pStyle w:val="Prrafodelista"/>
        <w:numPr>
          <w:ilvl w:val="0"/>
          <w:numId w:val="4"/>
        </w:numPr>
        <w:spacing w:after="0"/>
        <w:ind w:left="714" w:hanging="357"/>
        <w:rPr>
          <w:rFonts w:asciiTheme="minorHAnsi" w:hAnsiTheme="minorHAnsi"/>
        </w:rPr>
      </w:pPr>
      <w:r w:rsidRPr="002D1DEF">
        <w:rPr>
          <w:rFonts w:asciiTheme="minorHAnsi" w:hAnsiTheme="minorHAnsi"/>
        </w:rPr>
        <w:t>Finalmente se realizó el anclaje 5 en ensenada alejada hacia 1,5 km aproximadamente al sur de la descarga</w:t>
      </w:r>
      <w:r>
        <w:rPr>
          <w:rFonts w:asciiTheme="minorHAnsi" w:hAnsiTheme="minorHAnsi"/>
        </w:rPr>
        <w:t>, como medio de contraste con los anclajes realizados previamente.</w:t>
      </w:r>
    </w:p>
    <w:p w14:paraId="6E031AE6" w14:textId="77777777" w:rsidR="00552777" w:rsidRPr="00552777" w:rsidRDefault="00552777" w:rsidP="00552777">
      <w:pPr>
        <w:spacing w:after="0"/>
        <w:rPr>
          <w:rFonts w:asciiTheme="minorHAnsi" w:hAnsiTheme="minorHAnsi"/>
          <w:sz w:val="4"/>
        </w:rPr>
      </w:pPr>
    </w:p>
    <w:p w14:paraId="10E7AC53" w14:textId="763039AE" w:rsidR="002D1DEF" w:rsidRPr="002D1DEF" w:rsidRDefault="002D1DEF" w:rsidP="002D1DEF">
      <w:pPr>
        <w:spacing w:after="0"/>
        <w:rPr>
          <w:rFonts w:asciiTheme="minorHAnsi" w:hAnsiTheme="minorHAnsi"/>
          <w:u w:val="single"/>
        </w:rPr>
      </w:pPr>
      <w:r>
        <w:rPr>
          <w:rFonts w:asciiTheme="minorHAnsi" w:hAnsiTheme="minorHAnsi"/>
          <w:u w:val="single"/>
        </w:rPr>
        <w:t>Muestreo Sedimento</w:t>
      </w:r>
    </w:p>
    <w:p w14:paraId="6602AFA7" w14:textId="02E8A657" w:rsidR="00652F16" w:rsidRDefault="00652F16" w:rsidP="00D9618B">
      <w:pPr>
        <w:pStyle w:val="Prrafodelista"/>
        <w:numPr>
          <w:ilvl w:val="0"/>
          <w:numId w:val="10"/>
        </w:numPr>
        <w:spacing w:before="120" w:after="12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Una vez ubicada la descarga del emisario, </w:t>
      </w:r>
      <w:r w:rsidR="002D1DEF">
        <w:rPr>
          <w:rFonts w:asciiTheme="minorHAnsi" w:hAnsiTheme="minorHAnsi"/>
        </w:rPr>
        <w:t xml:space="preserve">mediante uso de draga </w:t>
      </w:r>
      <w:r>
        <w:rPr>
          <w:rFonts w:asciiTheme="minorHAnsi" w:hAnsiTheme="minorHAnsi"/>
        </w:rPr>
        <w:t xml:space="preserve">se realiza la </w:t>
      </w:r>
      <w:r>
        <w:rPr>
          <w:rFonts w:asciiTheme="minorHAnsi" w:hAnsiTheme="minorHAnsi" w:hint="eastAsia"/>
        </w:rPr>
        <w:t>toma</w:t>
      </w:r>
      <w:r>
        <w:rPr>
          <w:rFonts w:asciiTheme="minorHAnsi" w:hAnsiTheme="minorHAnsi"/>
        </w:rPr>
        <w:t xml:space="preserve"> de</w:t>
      </w:r>
      <w:r w:rsidRPr="00DB5A1C">
        <w:rPr>
          <w:rFonts w:asciiTheme="minorHAnsi" w:hAnsiTheme="minorHAnsi" w:hint="eastAsia"/>
        </w:rPr>
        <w:t xml:space="preserve"> muestra de sedimento</w:t>
      </w:r>
      <w:r>
        <w:rPr>
          <w:rFonts w:asciiTheme="minorHAnsi" w:hAnsiTheme="minorHAnsi"/>
        </w:rPr>
        <w:t xml:space="preserve"> a 34,5 m de profundidad (Punto 1</w:t>
      </w:r>
      <w:r w:rsidR="002D1DEF">
        <w:rPr>
          <w:rFonts w:asciiTheme="minorHAnsi" w:hAnsiTheme="minorHAnsi"/>
        </w:rPr>
        <w:t>, Figura 1</w:t>
      </w:r>
      <w:r>
        <w:rPr>
          <w:rFonts w:asciiTheme="minorHAnsi" w:hAnsiTheme="minorHAnsi"/>
        </w:rPr>
        <w:t>).</w:t>
      </w:r>
    </w:p>
    <w:p w14:paraId="10B14307" w14:textId="35756A2F" w:rsidR="002D1DEF" w:rsidRDefault="002D1DEF" w:rsidP="00D9618B">
      <w:pPr>
        <w:pStyle w:val="Prrafodelista"/>
        <w:numPr>
          <w:ilvl w:val="0"/>
          <w:numId w:val="10"/>
        </w:numPr>
        <w:spacing w:before="120" w:after="120"/>
        <w:rPr>
          <w:rFonts w:asciiTheme="minorHAnsi" w:hAnsiTheme="minorHAnsi"/>
        </w:rPr>
      </w:pPr>
      <w:r>
        <w:rPr>
          <w:rFonts w:asciiTheme="minorHAnsi" w:hAnsiTheme="minorHAnsi"/>
        </w:rPr>
        <w:t>En sector denominado emisario de emergencia, se realizó toma de muestra de sedimento en el Punto 2 a 16,5 m de profundidad. (Figura 1).</w:t>
      </w:r>
    </w:p>
    <w:p w14:paraId="3F02BF76" w14:textId="77777777" w:rsidR="002D1DEF" w:rsidRPr="00DB5A1C" w:rsidRDefault="002D1DEF" w:rsidP="00D9618B">
      <w:pPr>
        <w:pStyle w:val="Prrafodelista"/>
        <w:numPr>
          <w:ilvl w:val="0"/>
          <w:numId w:val="10"/>
        </w:numPr>
        <w:spacing w:before="120" w:after="12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En sector de sur de Ensenada </w:t>
      </w:r>
      <w:proofErr w:type="spellStart"/>
      <w:r>
        <w:rPr>
          <w:rFonts w:asciiTheme="minorHAnsi" w:hAnsiTheme="minorHAnsi"/>
        </w:rPr>
        <w:t>Chapaco</w:t>
      </w:r>
      <w:proofErr w:type="spellEnd"/>
      <w:r>
        <w:rPr>
          <w:rFonts w:asciiTheme="minorHAnsi" w:hAnsiTheme="minorHAnsi"/>
        </w:rPr>
        <w:t xml:space="preserve"> se realizó muestreo de sedimento a 23,8 m de profundidad</w:t>
      </w:r>
      <w:r w:rsidRPr="00A1210E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en el Punto 3 (Figura 1).</w:t>
      </w:r>
    </w:p>
    <w:p w14:paraId="617C50B8" w14:textId="018512D4" w:rsidR="00652F16" w:rsidRDefault="002D1DEF" w:rsidP="00D9618B">
      <w:pPr>
        <w:pStyle w:val="Prrafodelista"/>
        <w:numPr>
          <w:ilvl w:val="0"/>
          <w:numId w:val="10"/>
        </w:numPr>
        <w:spacing w:after="0"/>
        <w:ind w:left="714" w:hanging="357"/>
        <w:rPr>
          <w:rFonts w:asciiTheme="minorHAnsi" w:hAnsiTheme="minorHAnsi"/>
        </w:rPr>
      </w:pPr>
      <w:r>
        <w:rPr>
          <w:rFonts w:asciiTheme="minorHAnsi" w:hAnsiTheme="minorHAnsi"/>
        </w:rPr>
        <w:t>S</w:t>
      </w:r>
      <w:r w:rsidR="00652F16">
        <w:rPr>
          <w:rFonts w:asciiTheme="minorHAnsi" w:hAnsiTheme="minorHAnsi"/>
        </w:rPr>
        <w:t>e realizó muestreo de sedimento</w:t>
      </w:r>
      <w:r>
        <w:rPr>
          <w:rFonts w:asciiTheme="minorHAnsi" w:hAnsiTheme="minorHAnsi"/>
        </w:rPr>
        <w:t xml:space="preserve"> en </w:t>
      </w:r>
      <w:r w:rsidR="00652F16">
        <w:rPr>
          <w:rFonts w:asciiTheme="minorHAnsi" w:hAnsiTheme="minorHAnsi"/>
        </w:rPr>
        <w:t xml:space="preserve">zona de </w:t>
      </w:r>
      <w:r>
        <w:rPr>
          <w:rFonts w:asciiTheme="minorHAnsi" w:hAnsiTheme="minorHAnsi"/>
        </w:rPr>
        <w:t>influencia de la descarga</w:t>
      </w:r>
      <w:r w:rsidR="00652F16">
        <w:rPr>
          <w:rFonts w:asciiTheme="minorHAnsi" w:hAnsiTheme="minorHAnsi"/>
        </w:rPr>
        <w:t xml:space="preserve"> 45,0 m de profundidad (Punto 4</w:t>
      </w:r>
      <w:r>
        <w:rPr>
          <w:rFonts w:asciiTheme="minorHAnsi" w:hAnsiTheme="minorHAnsi"/>
        </w:rPr>
        <w:t>, Figura 1</w:t>
      </w:r>
      <w:r w:rsidR="00652F16">
        <w:rPr>
          <w:rFonts w:asciiTheme="minorHAnsi" w:hAnsiTheme="minorHAnsi"/>
        </w:rPr>
        <w:t xml:space="preserve">). </w:t>
      </w:r>
    </w:p>
    <w:p w14:paraId="2A253F9C" w14:textId="47142AD9" w:rsidR="00552777" w:rsidRDefault="00EE2C41" w:rsidP="002D1DEF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Las muestras de sedimento una vez reiteradas de la draga se almacenaron en bolsas </w:t>
      </w:r>
      <w:proofErr w:type="spellStart"/>
      <w:r w:rsidRPr="00EE2C41">
        <w:rPr>
          <w:rFonts w:asciiTheme="minorHAnsi" w:hAnsiTheme="minorHAnsi"/>
          <w:i/>
        </w:rPr>
        <w:t>ziploc</w:t>
      </w:r>
      <w:proofErr w:type="spellEnd"/>
      <w:r>
        <w:rPr>
          <w:rFonts w:asciiTheme="minorHAnsi" w:hAnsiTheme="minorHAnsi"/>
        </w:rPr>
        <w:t xml:space="preserve"> rotuladas y en frascos de vidrios rotulados, </w:t>
      </w:r>
      <w:r w:rsidR="00552777">
        <w:rPr>
          <w:rFonts w:asciiTheme="minorHAnsi" w:hAnsiTheme="minorHAnsi"/>
        </w:rPr>
        <w:t xml:space="preserve">ambas </w:t>
      </w:r>
      <w:r>
        <w:rPr>
          <w:rFonts w:asciiTheme="minorHAnsi" w:hAnsiTheme="minorHAnsi"/>
        </w:rPr>
        <w:t xml:space="preserve">inmediatamente fueron guardadas </w:t>
      </w:r>
      <w:r w:rsidR="00552777">
        <w:rPr>
          <w:rFonts w:asciiTheme="minorHAnsi" w:hAnsiTheme="minorHAnsi"/>
        </w:rPr>
        <w:t xml:space="preserve">en </w:t>
      </w:r>
      <w:proofErr w:type="spellStart"/>
      <w:r w:rsidR="00552777" w:rsidRPr="00552777">
        <w:rPr>
          <w:rFonts w:asciiTheme="minorHAnsi" w:hAnsiTheme="minorHAnsi"/>
          <w:i/>
        </w:rPr>
        <w:t>coolers</w:t>
      </w:r>
      <w:proofErr w:type="spellEnd"/>
      <w:r w:rsidR="00552777">
        <w:rPr>
          <w:rFonts w:asciiTheme="minorHAnsi" w:hAnsiTheme="minorHAnsi"/>
        </w:rPr>
        <w:t xml:space="preserve"> con </w:t>
      </w:r>
      <w:proofErr w:type="spellStart"/>
      <w:r w:rsidR="00552777" w:rsidRPr="00552777">
        <w:rPr>
          <w:rFonts w:asciiTheme="minorHAnsi" w:hAnsiTheme="minorHAnsi"/>
          <w:i/>
        </w:rPr>
        <w:t>icepacks</w:t>
      </w:r>
      <w:proofErr w:type="spellEnd"/>
      <w:r w:rsidR="00552777">
        <w:rPr>
          <w:rFonts w:asciiTheme="minorHAnsi" w:hAnsiTheme="minorHAnsi"/>
        </w:rPr>
        <w:t xml:space="preserve"> congelados.</w:t>
      </w:r>
    </w:p>
    <w:p w14:paraId="1BA2B85C" w14:textId="7205FD84" w:rsidR="00167144" w:rsidRPr="002D1DEF" w:rsidRDefault="004E0933" w:rsidP="002D1DEF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Cabe señalar que </w:t>
      </w:r>
      <w:r w:rsidR="002D1DEF">
        <w:rPr>
          <w:rFonts w:asciiTheme="minorHAnsi" w:hAnsiTheme="minorHAnsi"/>
        </w:rPr>
        <w:t xml:space="preserve">todas las actividades desarrolladas fueron consignadas en el Acta </w:t>
      </w:r>
      <w:r w:rsidR="00EA17C8">
        <w:rPr>
          <w:rFonts w:asciiTheme="minorHAnsi" w:hAnsiTheme="minorHAnsi"/>
        </w:rPr>
        <w:t>de Insp</w:t>
      </w:r>
      <w:r w:rsidR="002D1DEF">
        <w:rPr>
          <w:rFonts w:asciiTheme="minorHAnsi" w:hAnsiTheme="minorHAnsi"/>
        </w:rPr>
        <w:t>ección Ambiental</w:t>
      </w:r>
      <w:r w:rsidR="00EA17C8">
        <w:rPr>
          <w:rFonts w:asciiTheme="minorHAnsi" w:hAnsiTheme="minorHAnsi"/>
        </w:rPr>
        <w:t>.</w:t>
      </w:r>
      <w:r w:rsidR="00167144">
        <w:rPr>
          <w:rFonts w:asciiTheme="minorHAnsi" w:hAnsiTheme="minorHAnsi"/>
        </w:rPr>
        <w:br w:type="page"/>
      </w:r>
    </w:p>
    <w:p w14:paraId="4C876A7A" w14:textId="77777777" w:rsidR="00D938B1" w:rsidRDefault="00D938B1" w:rsidP="002062B6">
      <w:pPr>
        <w:pStyle w:val="Prrafodelista"/>
        <w:spacing w:after="0"/>
        <w:ind w:left="714"/>
        <w:rPr>
          <w:rFonts w:asciiTheme="minorHAnsi" w:hAnsiTheme="minorHAnsi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1016"/>
      </w:tblGrid>
      <w:tr w:rsidR="00D938B1" w14:paraId="7217B6F7" w14:textId="77777777" w:rsidTr="00B87867">
        <w:tc>
          <w:tcPr>
            <w:tcW w:w="11016" w:type="dxa"/>
          </w:tcPr>
          <w:p w14:paraId="5219F9E7" w14:textId="6B29628D" w:rsidR="00D938B1" w:rsidRDefault="00552777" w:rsidP="00A425CB">
            <w:pPr>
              <w:spacing w:after="0"/>
              <w:jc w:val="center"/>
              <w:rPr>
                <w:rFonts w:asciiTheme="minorHAnsi" w:hAnsiTheme="minorHAnsi"/>
              </w:rPr>
            </w:pPr>
            <w:r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 wp14:anchorId="0C497A94" wp14:editId="7131A7C8">
                      <wp:simplePos x="0" y="0"/>
                      <wp:positionH relativeFrom="column">
                        <wp:posOffset>1865264</wp:posOffset>
                      </wp:positionH>
                      <wp:positionV relativeFrom="paragraph">
                        <wp:posOffset>345148</wp:posOffset>
                      </wp:positionV>
                      <wp:extent cx="1024890" cy="346507"/>
                      <wp:effectExtent l="0" t="0" r="22860" b="15875"/>
                      <wp:wrapNone/>
                      <wp:docPr id="4" name="4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24890" cy="34650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>
                                  <a:lumMod val="40000"/>
                                  <a:lumOff val="60000"/>
                                </a:schemeClr>
                              </a:solidFill>
                              <a:ln w="6350">
                                <a:solidFill>
                                  <a:schemeClr val="tx2">
                                    <a:lumMod val="40000"/>
                                    <a:lumOff val="60000"/>
                                  </a:schemeClr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70231A3" w14:textId="7B1D8976" w:rsidR="00D341F0" w:rsidRPr="00552777" w:rsidRDefault="00D341F0" w:rsidP="00552777">
                                  <w:pPr>
                                    <w:spacing w:after="0"/>
                                    <w:rPr>
                                      <w:rFonts w:asciiTheme="minorHAnsi" w:hAnsiTheme="minorHAnsi"/>
                                      <w:color w:val="FFFFFF" w:themeColor="background1"/>
                                      <w:sz w:val="16"/>
                                      <w:szCs w:val="18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  <w:color w:val="FFFFFF" w:themeColor="background1"/>
                                      <w:sz w:val="16"/>
                                      <w:szCs w:val="18"/>
                                    </w:rPr>
                                    <w:t xml:space="preserve">Ubicación estimada </w:t>
                                  </w:r>
                                  <w:r w:rsidRPr="00552777">
                                    <w:rPr>
                                      <w:rFonts w:asciiTheme="minorHAnsi" w:hAnsiTheme="minorHAnsi"/>
                                      <w:color w:val="FFFFFF" w:themeColor="background1"/>
                                      <w:sz w:val="16"/>
                                      <w:szCs w:val="18"/>
                                    </w:rPr>
                                    <w:t>Emisario Submarino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4 Cuadro de texto" o:spid="_x0000_s1026" type="#_x0000_t202" style="position:absolute;left:0;text-align:left;margin-left:146.85pt;margin-top:27.2pt;width:80.7pt;height:27.3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" fillcolor="#8db3e2 [1311]" strokecolor="#8db3e2 [1311]" strokeweight=".5pt">
                      <v:textbox>
                        <w:txbxContent>
                          <w:p w14:paraId="470231A3" w14:textId="7B1D8976" w:rsidR="00D341F0" w:rsidRPr="00552777" w:rsidRDefault="00D341F0" w:rsidP="00552777">
                            <w:pPr>
                              <w:spacing w:after="0"/>
                              <w:rPr>
                                <w:rFonts w:asciiTheme="minorHAnsi" w:hAnsiTheme="minorHAnsi"/>
                                <w:color w:val="FFFFFF" w:themeColor="background1"/>
                                <w:sz w:val="16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 w:themeColor="background1"/>
                                <w:sz w:val="16"/>
                                <w:szCs w:val="18"/>
                              </w:rPr>
                              <w:t xml:space="preserve">Ubicación estimada </w:t>
                            </w:r>
                            <w:r w:rsidRPr="00552777">
                              <w:rPr>
                                <w:rFonts w:asciiTheme="minorHAnsi" w:hAnsiTheme="minorHAnsi"/>
                                <w:color w:val="FFFFFF" w:themeColor="background1"/>
                                <w:sz w:val="16"/>
                                <w:szCs w:val="18"/>
                              </w:rPr>
                              <w:t>Emisario Submarino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1928CC75" wp14:editId="2DB6B1C3">
                      <wp:simplePos x="0" y="0"/>
                      <wp:positionH relativeFrom="column">
                        <wp:posOffset>2358928</wp:posOffset>
                      </wp:positionH>
                      <wp:positionV relativeFrom="paragraph">
                        <wp:posOffset>692956</wp:posOffset>
                      </wp:positionV>
                      <wp:extent cx="560981" cy="465615"/>
                      <wp:effectExtent l="0" t="0" r="67945" b="106045"/>
                      <wp:wrapNone/>
                      <wp:docPr id="5" name="5 Conector angular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60981" cy="465615"/>
                              </a:xfrm>
                              <a:prstGeom prst="bentConnector3">
                                <a:avLst>
                                  <a:gd name="adj1" fmla="val 50000"/>
                                </a:avLst>
                              </a:prstGeom>
                              <a:ln>
                                <a:solidFill>
                                  <a:schemeClr val="tx2">
                                    <a:lumMod val="40000"/>
                                    <a:lumOff val="60000"/>
                                  </a:schemeClr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4" coordsize="21600,21600" o:spt="34" o:oned="t" adj="10800" path="m,l@0,0@0,21600,21600,21600e" filled="f">
                      <v:stroke joinstyle="miter"/>
                      <v:formulas>
                        <v:f eqn="val #0"/>
                      </v:formulas>
                      <v:path arrowok="t" fillok="f" o:connecttype="none"/>
                      <v:handles>
                        <v:h position="#0,center"/>
                      </v:handles>
                      <o:lock v:ext="edit" shapetype="t"/>
                    </v:shapetype>
                    <v:shape id="5 Conector angular" o:spid="_x0000_s1026" type="#_x0000_t34" style="position:absolute;margin-left:185.75pt;margin-top:54.55pt;width:44.15pt;height:36.6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" strokecolor="#8db3e2 [1311]">
                      <v:stroke endarrow="open"/>
                    </v:shape>
                  </w:pict>
                </mc:Fallback>
              </mc:AlternateContent>
            </w:r>
            <w:r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02ADDFB1" wp14:editId="001B4655">
                      <wp:simplePos x="0" y="0"/>
                      <wp:positionH relativeFrom="column">
                        <wp:posOffset>2888553</wp:posOffset>
                      </wp:positionH>
                      <wp:positionV relativeFrom="paragraph">
                        <wp:posOffset>818772</wp:posOffset>
                      </wp:positionV>
                      <wp:extent cx="110739" cy="681836"/>
                      <wp:effectExtent l="0" t="0" r="22860" b="23495"/>
                      <wp:wrapNone/>
                      <wp:docPr id="3" name="3 Conector rec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10739" cy="681836"/>
                              </a:xfrm>
                              <a:prstGeom prst="line">
                                <a:avLst/>
                              </a:prstGeom>
                              <a:ln w="19050">
                                <a:solidFill>
                                  <a:schemeClr val="tx2">
                                    <a:lumMod val="40000"/>
                                    <a:lumOff val="60000"/>
                                  </a:schemeClr>
                                </a:solidFill>
                                <a:prstDash val="dash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3 Conector recto" o:spid="_x0000_s1026" style="position:absolute;flip:x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7.45pt,64.45pt" to="236.15pt,11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" strokecolor="#8db3e2 [1311]" strokeweight="1.5pt">
                      <v:stroke dashstyle="dash"/>
                    </v:line>
                  </w:pict>
                </mc:Fallback>
              </mc:AlternateContent>
            </w:r>
            <w:r w:rsidR="00D938B1">
              <w:rPr>
                <w:rFonts w:asciiTheme="minorHAnsi" w:hAnsiTheme="minorHAnsi"/>
              </w:rPr>
              <w:t xml:space="preserve"> </w:t>
            </w:r>
            <w:r w:rsidR="00D938B1" w:rsidRPr="00B87867">
              <w:rPr>
                <w:rFonts w:asciiTheme="minorHAnsi" w:hAnsiTheme="minorHAnsi"/>
                <w:noProof/>
                <w:lang w:eastAsia="es-CL"/>
              </w:rPr>
              <w:drawing>
                <wp:inline distT="0" distB="0" distL="0" distR="0" wp14:anchorId="422AE83A" wp14:editId="045C2DCC">
                  <wp:extent cx="6501976" cy="4524292"/>
                  <wp:effectExtent l="0" t="0" r="0" b="0"/>
                  <wp:docPr id="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vista_general.jpg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03669" cy="4525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55ABFF" w14:textId="77777777" w:rsidR="00167144" w:rsidRDefault="00167144" w:rsidP="00A425CB">
            <w:pPr>
              <w:pStyle w:val="Epgrafe"/>
              <w:spacing w:after="0"/>
              <w:jc w:val="center"/>
              <w:rPr>
                <w:rFonts w:asciiTheme="minorHAnsi" w:eastAsia="MS Mincho" w:hAnsiTheme="minorHAnsi"/>
                <w:color w:val="auto"/>
              </w:rPr>
            </w:pPr>
          </w:p>
          <w:p w14:paraId="4994F214" w14:textId="523D956A" w:rsidR="00D938B1" w:rsidRPr="00462FB8" w:rsidRDefault="00D938B1" w:rsidP="004E0933">
            <w:pPr>
              <w:pStyle w:val="Epgrafe"/>
              <w:spacing w:after="0"/>
              <w:jc w:val="center"/>
              <w:rPr>
                <w:rFonts w:asciiTheme="minorHAnsi" w:hAnsiTheme="minorHAnsi"/>
                <w:i/>
                <w:color w:val="auto"/>
              </w:rPr>
            </w:pPr>
          </w:p>
        </w:tc>
      </w:tr>
      <w:tr w:rsidR="00552777" w14:paraId="793209E5" w14:textId="77777777" w:rsidTr="00B87867">
        <w:tc>
          <w:tcPr>
            <w:tcW w:w="11016" w:type="dxa"/>
          </w:tcPr>
          <w:p w14:paraId="33986A48" w14:textId="12B1E243" w:rsidR="00552777" w:rsidRDefault="00552777" w:rsidP="00A425CB">
            <w:pPr>
              <w:spacing w:after="0"/>
              <w:jc w:val="center"/>
              <w:rPr>
                <w:rFonts w:asciiTheme="minorHAnsi" w:hAnsiTheme="minorHAnsi"/>
              </w:rPr>
            </w:pPr>
            <w:r w:rsidRPr="00552777">
              <w:rPr>
                <w:rFonts w:asciiTheme="minorHAnsi" w:hAnsiTheme="minorHAnsi" w:hint="eastAsia"/>
                <w:b/>
                <w:sz w:val="20"/>
              </w:rPr>
              <w:t xml:space="preserve">Figura </w:t>
            </w:r>
            <w:r w:rsidRPr="00552777">
              <w:rPr>
                <w:rFonts w:asciiTheme="minorHAnsi" w:hAnsiTheme="minorHAnsi"/>
                <w:b/>
                <w:sz w:val="20"/>
              </w:rPr>
              <w:t>1.</w:t>
            </w:r>
            <w:r w:rsidRPr="00552777">
              <w:rPr>
                <w:rFonts w:asciiTheme="minorHAnsi" w:hAnsiTheme="minorHAnsi" w:hint="eastAsia"/>
                <w:sz w:val="20"/>
              </w:rPr>
              <w:t xml:space="preserve"> </w:t>
            </w:r>
            <w:r w:rsidR="00DB4B99">
              <w:rPr>
                <w:rFonts w:asciiTheme="minorHAnsi" w:hAnsiTheme="minorHAnsi" w:hint="eastAsia"/>
                <w:sz w:val="20"/>
              </w:rPr>
              <w:t xml:space="preserve">Recorrido general realizado en </w:t>
            </w:r>
            <w:r w:rsidR="00DB4B99">
              <w:rPr>
                <w:rFonts w:asciiTheme="minorHAnsi" w:hAnsiTheme="minorHAnsi"/>
                <w:sz w:val="20"/>
              </w:rPr>
              <w:t>E</w:t>
            </w:r>
            <w:r w:rsidRPr="00552777">
              <w:rPr>
                <w:rFonts w:asciiTheme="minorHAnsi" w:hAnsiTheme="minorHAnsi" w:hint="eastAsia"/>
                <w:sz w:val="20"/>
              </w:rPr>
              <w:t xml:space="preserve">nsenada </w:t>
            </w:r>
            <w:proofErr w:type="spellStart"/>
            <w:r w:rsidRPr="00552777">
              <w:rPr>
                <w:rFonts w:asciiTheme="minorHAnsi" w:hAnsiTheme="minorHAnsi" w:hint="eastAsia"/>
                <w:sz w:val="20"/>
              </w:rPr>
              <w:t>Chapaco</w:t>
            </w:r>
            <w:proofErr w:type="spellEnd"/>
            <w:r w:rsidRPr="00552777">
              <w:rPr>
                <w:rFonts w:asciiTheme="minorHAnsi" w:hAnsiTheme="minorHAnsi" w:hint="eastAsia"/>
                <w:sz w:val="20"/>
              </w:rPr>
              <w:t xml:space="preserve"> (Fuente: Google </w:t>
            </w:r>
            <w:proofErr w:type="spellStart"/>
            <w:r w:rsidRPr="00552777">
              <w:rPr>
                <w:rFonts w:asciiTheme="minorHAnsi" w:hAnsiTheme="minorHAnsi" w:hint="eastAsia"/>
                <w:sz w:val="20"/>
              </w:rPr>
              <w:t>Earth</w:t>
            </w:r>
            <w:proofErr w:type="spellEnd"/>
            <w:r w:rsidRPr="00552777">
              <w:rPr>
                <w:rFonts w:asciiTheme="minorHAnsi" w:hAnsiTheme="minorHAnsi" w:hint="eastAsia"/>
                <w:sz w:val="20"/>
              </w:rPr>
              <w:t>, 2014. La Imagen corresponde a la fecha 07/03/2005 esta imagen fue seleccionada por poseer mejor calidad visual del cuerpo de agua y borde costero).</w:t>
            </w:r>
          </w:p>
        </w:tc>
      </w:tr>
    </w:tbl>
    <w:p w14:paraId="481EE18C" w14:textId="77777777" w:rsidR="00D938B1" w:rsidRPr="00DB5A1C" w:rsidRDefault="00D938B1" w:rsidP="002062B6">
      <w:pPr>
        <w:pStyle w:val="Prrafodelista"/>
        <w:spacing w:after="0"/>
        <w:ind w:left="714"/>
        <w:rPr>
          <w:rFonts w:asciiTheme="minorHAnsi" w:hAnsiTheme="minorHAnsi"/>
        </w:rPr>
      </w:pPr>
    </w:p>
    <w:p w14:paraId="126D4240" w14:textId="0DD737A8" w:rsidR="00CA71DB" w:rsidRPr="00DB2C08" w:rsidRDefault="00CA71DB" w:rsidP="00B87867">
      <w:pPr>
        <w:pStyle w:val="Ttulo2"/>
        <w:spacing w:before="0" w:after="0"/>
        <w:rPr>
          <w:rFonts w:asciiTheme="minorHAnsi" w:hAnsiTheme="minorHAnsi"/>
          <w:sz w:val="22"/>
          <w:szCs w:val="22"/>
        </w:rPr>
      </w:pPr>
      <w:bookmarkStart w:id="3" w:name="_Toc379459462"/>
      <w:r w:rsidRPr="00DB2C08">
        <w:rPr>
          <w:rFonts w:asciiTheme="minorHAnsi" w:hAnsiTheme="minorHAnsi"/>
          <w:sz w:val="22"/>
          <w:szCs w:val="22"/>
        </w:rPr>
        <w:t>Alcances</w:t>
      </w:r>
      <w:r w:rsidR="000C731B">
        <w:rPr>
          <w:rFonts w:asciiTheme="minorHAnsi" w:hAnsiTheme="minorHAnsi"/>
          <w:sz w:val="22"/>
          <w:szCs w:val="22"/>
        </w:rPr>
        <w:t xml:space="preserve"> del equipo</w:t>
      </w:r>
      <w:bookmarkEnd w:id="3"/>
    </w:p>
    <w:p w14:paraId="505C652F" w14:textId="77777777" w:rsidR="00C67D54" w:rsidRDefault="00C67D54" w:rsidP="00C67D54">
      <w:pPr>
        <w:spacing w:after="0"/>
        <w:rPr>
          <w:rFonts w:asciiTheme="minorHAnsi" w:hAnsiTheme="minorHAnsi"/>
        </w:rPr>
      </w:pPr>
    </w:p>
    <w:p w14:paraId="0A387D13" w14:textId="5021B48D" w:rsidR="00AF2419" w:rsidRDefault="00525C69" w:rsidP="00C67D54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El equi</w:t>
      </w:r>
      <w:r w:rsidR="0004529D">
        <w:rPr>
          <w:rFonts w:asciiTheme="minorHAnsi" w:hAnsiTheme="minorHAnsi"/>
        </w:rPr>
        <w:t xml:space="preserve">po ROV FO II utilizado </w:t>
      </w:r>
      <w:r>
        <w:rPr>
          <w:rFonts w:asciiTheme="minorHAnsi" w:hAnsiTheme="minorHAnsi"/>
        </w:rPr>
        <w:t>en la presente actividad, posee la f</w:t>
      </w:r>
      <w:r w:rsidRPr="009764C4">
        <w:rPr>
          <w:rFonts w:asciiTheme="minorHAnsi" w:hAnsiTheme="minorHAnsi"/>
        </w:rPr>
        <w:t>uncionalidad</w:t>
      </w:r>
      <w:r w:rsidR="009764C4" w:rsidRPr="009764C4">
        <w:rPr>
          <w:rFonts w:asciiTheme="minorHAnsi" w:hAnsiTheme="minorHAnsi"/>
        </w:rPr>
        <w:t xml:space="preserve"> </w:t>
      </w:r>
      <w:r w:rsidR="0004529D">
        <w:rPr>
          <w:rFonts w:asciiTheme="minorHAnsi" w:hAnsiTheme="minorHAnsi"/>
        </w:rPr>
        <w:t xml:space="preserve">de </w:t>
      </w:r>
      <w:r w:rsidR="00732CB8">
        <w:rPr>
          <w:rFonts w:asciiTheme="minorHAnsi" w:hAnsiTheme="minorHAnsi"/>
        </w:rPr>
        <w:t>registrar</w:t>
      </w:r>
      <w:r w:rsidR="0004529D">
        <w:rPr>
          <w:rFonts w:asciiTheme="minorHAnsi" w:hAnsiTheme="minorHAnsi"/>
        </w:rPr>
        <w:t xml:space="preserve"> </w:t>
      </w:r>
      <w:r w:rsidR="00A14170">
        <w:rPr>
          <w:rFonts w:asciiTheme="minorHAnsi" w:hAnsiTheme="minorHAnsi"/>
        </w:rPr>
        <w:t>el estado del bentos</w:t>
      </w:r>
      <w:r w:rsidR="0004529D">
        <w:rPr>
          <w:rFonts w:asciiTheme="minorHAnsi" w:hAnsiTheme="minorHAnsi"/>
        </w:rPr>
        <w:t xml:space="preserve"> (suelo)</w:t>
      </w:r>
      <w:r w:rsidR="00A14170">
        <w:rPr>
          <w:rFonts w:asciiTheme="minorHAnsi" w:hAnsiTheme="minorHAnsi"/>
        </w:rPr>
        <w:t xml:space="preserve"> marino, </w:t>
      </w:r>
      <w:r w:rsidR="00BC6573">
        <w:rPr>
          <w:rFonts w:asciiTheme="minorHAnsi" w:hAnsiTheme="minorHAnsi"/>
        </w:rPr>
        <w:t>así</w:t>
      </w:r>
      <w:r w:rsidR="00A14170">
        <w:rPr>
          <w:rFonts w:asciiTheme="minorHAnsi" w:hAnsiTheme="minorHAnsi"/>
        </w:rPr>
        <w:t xml:space="preserve"> como también el estado físico del emisario</w:t>
      </w:r>
      <w:r>
        <w:rPr>
          <w:rFonts w:asciiTheme="minorHAnsi" w:hAnsiTheme="minorHAnsi"/>
        </w:rPr>
        <w:t>.</w:t>
      </w:r>
      <w:r w:rsidR="00BC6573">
        <w:rPr>
          <w:rFonts w:asciiTheme="minorHAnsi" w:hAnsiTheme="minorHAnsi"/>
        </w:rPr>
        <w:t xml:space="preserve"> Además tiene la capacidad de realizar toma de muestras mediante draga mecánica.</w:t>
      </w:r>
      <w:r w:rsidR="002062B6">
        <w:rPr>
          <w:rFonts w:asciiTheme="minorHAnsi" w:hAnsiTheme="minorHAnsi"/>
        </w:rPr>
        <w:t xml:space="preserve"> </w:t>
      </w:r>
      <w:r w:rsidR="00000DA9">
        <w:rPr>
          <w:rFonts w:asciiTheme="minorHAnsi" w:hAnsiTheme="minorHAnsi"/>
        </w:rPr>
        <w:t>Para su operación</w:t>
      </w:r>
      <w:r w:rsidR="00C552F1">
        <w:rPr>
          <w:rFonts w:asciiTheme="minorHAnsi" w:hAnsiTheme="minorHAnsi"/>
        </w:rPr>
        <w:t xml:space="preserve"> p</w:t>
      </w:r>
      <w:r w:rsidR="002062B6">
        <w:rPr>
          <w:rFonts w:asciiTheme="minorHAnsi" w:hAnsiTheme="minorHAnsi"/>
        </w:rPr>
        <w:t>osee un cable umbilical de 300 m de longitud</w:t>
      </w:r>
      <w:r w:rsidR="00000DA9">
        <w:rPr>
          <w:rFonts w:asciiTheme="minorHAnsi" w:hAnsiTheme="minorHAnsi"/>
        </w:rPr>
        <w:t xml:space="preserve">, permitiendo su </w:t>
      </w:r>
      <w:r w:rsidR="000C731B">
        <w:rPr>
          <w:rFonts w:asciiTheme="minorHAnsi" w:hAnsiTheme="minorHAnsi"/>
        </w:rPr>
        <w:t>maniobrabilidad desde cubierta</w:t>
      </w:r>
      <w:r w:rsidR="002062B6">
        <w:rPr>
          <w:rFonts w:asciiTheme="minorHAnsi" w:hAnsiTheme="minorHAnsi"/>
        </w:rPr>
        <w:t>.</w:t>
      </w:r>
    </w:p>
    <w:p w14:paraId="5212FB75" w14:textId="77777777" w:rsidR="00C67D54" w:rsidRPr="00AF2419" w:rsidRDefault="00C67D54" w:rsidP="00C67D54">
      <w:pPr>
        <w:spacing w:after="0"/>
        <w:rPr>
          <w:rFonts w:asciiTheme="minorHAnsi" w:hAnsiTheme="minorHAnsi"/>
        </w:rPr>
      </w:pPr>
    </w:p>
    <w:p w14:paraId="126D4243" w14:textId="0D888AB9" w:rsidR="00B579A7" w:rsidRPr="00DB2C08" w:rsidRDefault="006B2A90" w:rsidP="00C552F1">
      <w:pPr>
        <w:pStyle w:val="Ttulo2"/>
        <w:spacing w:before="0" w:after="0"/>
        <w:rPr>
          <w:rFonts w:asciiTheme="minorHAnsi" w:hAnsiTheme="minorHAnsi"/>
          <w:sz w:val="22"/>
          <w:szCs w:val="22"/>
        </w:rPr>
      </w:pPr>
      <w:bookmarkStart w:id="4" w:name="_Toc379459463"/>
      <w:r w:rsidRPr="00DB2C08">
        <w:rPr>
          <w:rFonts w:asciiTheme="minorHAnsi" w:hAnsiTheme="minorHAnsi"/>
          <w:sz w:val="22"/>
          <w:szCs w:val="22"/>
        </w:rPr>
        <w:t>Operador</w:t>
      </w:r>
      <w:r w:rsidR="00C552F1">
        <w:rPr>
          <w:rFonts w:asciiTheme="minorHAnsi" w:hAnsiTheme="minorHAnsi"/>
          <w:sz w:val="22"/>
          <w:szCs w:val="22"/>
        </w:rPr>
        <w:t>es  y configuración de</w:t>
      </w:r>
      <w:r w:rsidRPr="00DB2C08">
        <w:rPr>
          <w:rFonts w:asciiTheme="minorHAnsi" w:hAnsiTheme="minorHAnsi"/>
          <w:sz w:val="22"/>
          <w:szCs w:val="22"/>
        </w:rPr>
        <w:t xml:space="preserve"> equipo</w:t>
      </w:r>
      <w:bookmarkEnd w:id="4"/>
    </w:p>
    <w:p w14:paraId="03A294A5" w14:textId="77777777" w:rsidR="00C67D54" w:rsidRDefault="00C67D54" w:rsidP="00C67D54">
      <w:pPr>
        <w:spacing w:after="0"/>
        <w:rPr>
          <w:rFonts w:asciiTheme="minorHAnsi" w:hAnsiTheme="minorHAnsi"/>
        </w:rPr>
      </w:pPr>
    </w:p>
    <w:p w14:paraId="119AA344" w14:textId="77777777" w:rsidR="00000DA9" w:rsidRDefault="002A15EE" w:rsidP="00C67D54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 xml:space="preserve">El personal que operó </w:t>
      </w:r>
      <w:r w:rsidR="00FA6B1F">
        <w:rPr>
          <w:rFonts w:asciiTheme="minorHAnsi" w:hAnsiTheme="minorHAnsi"/>
        </w:rPr>
        <w:t xml:space="preserve">el equipo ROV FO II se encuentra </w:t>
      </w:r>
      <w:r w:rsidR="0004529D">
        <w:rPr>
          <w:rFonts w:asciiTheme="minorHAnsi" w:hAnsiTheme="minorHAnsi"/>
        </w:rPr>
        <w:t>comp</w:t>
      </w:r>
      <w:r w:rsidR="00000DA9">
        <w:rPr>
          <w:rFonts w:asciiTheme="minorHAnsi" w:hAnsiTheme="minorHAnsi"/>
        </w:rPr>
        <w:t>uesto por:</w:t>
      </w:r>
    </w:p>
    <w:p w14:paraId="11B494B4" w14:textId="594B4575" w:rsidR="00000DA9" w:rsidRDefault="00000DA9" w:rsidP="00D9618B">
      <w:pPr>
        <w:pStyle w:val="Prrafodelista"/>
        <w:numPr>
          <w:ilvl w:val="0"/>
          <w:numId w:val="11"/>
        </w:numPr>
        <w:spacing w:after="0"/>
        <w:rPr>
          <w:rFonts w:asciiTheme="minorHAnsi" w:hAnsiTheme="minorHAnsi"/>
        </w:rPr>
      </w:pPr>
      <w:r w:rsidRPr="00000DA9">
        <w:rPr>
          <w:rFonts w:asciiTheme="minorHAnsi" w:hAnsiTheme="minorHAnsi"/>
        </w:rPr>
        <w:t>Hugo Ramírez C</w:t>
      </w:r>
      <w:r>
        <w:rPr>
          <w:rFonts w:asciiTheme="minorHAnsi" w:hAnsiTheme="minorHAnsi"/>
        </w:rPr>
        <w:t>.</w:t>
      </w:r>
      <w:r w:rsidRPr="00000DA9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Profesional </w:t>
      </w:r>
      <w:r w:rsidRPr="00000DA9">
        <w:rPr>
          <w:rFonts w:asciiTheme="minorHAnsi" w:hAnsiTheme="minorHAnsi"/>
        </w:rPr>
        <w:t xml:space="preserve">de la SMA </w:t>
      </w:r>
      <w:r>
        <w:rPr>
          <w:rFonts w:asciiTheme="minorHAnsi" w:hAnsiTheme="minorHAnsi"/>
        </w:rPr>
        <w:t xml:space="preserve">a </w:t>
      </w:r>
      <w:r w:rsidRPr="00000DA9">
        <w:rPr>
          <w:rFonts w:asciiTheme="minorHAnsi" w:hAnsiTheme="minorHAnsi"/>
        </w:rPr>
        <w:t>cargo del cable umbilical</w:t>
      </w:r>
      <w:r>
        <w:rPr>
          <w:rFonts w:asciiTheme="minorHAnsi" w:hAnsiTheme="minorHAnsi"/>
        </w:rPr>
        <w:t xml:space="preserve"> y comunicación con el patrón de nave.</w:t>
      </w:r>
    </w:p>
    <w:p w14:paraId="23CDC262" w14:textId="3D24C7AE" w:rsidR="00000DA9" w:rsidRDefault="00000DA9" w:rsidP="00D9618B">
      <w:pPr>
        <w:pStyle w:val="Prrafodelista"/>
        <w:numPr>
          <w:ilvl w:val="0"/>
          <w:numId w:val="11"/>
        </w:num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>Andrea Masuero C.</w:t>
      </w:r>
      <w:r w:rsidRPr="00000DA9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Profesional </w:t>
      </w:r>
      <w:r w:rsidRPr="00000DA9">
        <w:rPr>
          <w:rFonts w:asciiTheme="minorHAnsi" w:hAnsiTheme="minorHAnsi"/>
        </w:rPr>
        <w:t xml:space="preserve">de la SMA </w:t>
      </w:r>
      <w:r>
        <w:rPr>
          <w:rFonts w:asciiTheme="minorHAnsi" w:hAnsiTheme="minorHAnsi"/>
        </w:rPr>
        <w:t xml:space="preserve">a </w:t>
      </w:r>
      <w:r w:rsidRPr="00000DA9">
        <w:rPr>
          <w:rFonts w:asciiTheme="minorHAnsi" w:hAnsiTheme="minorHAnsi"/>
        </w:rPr>
        <w:t>cargo</w:t>
      </w:r>
      <w:r>
        <w:rPr>
          <w:rFonts w:asciiTheme="minorHAnsi" w:hAnsiTheme="minorHAnsi"/>
        </w:rPr>
        <w:t xml:space="preserve"> de observar el monitor y recopilar información de la inspección</w:t>
      </w:r>
      <w:r w:rsidR="00E23801">
        <w:rPr>
          <w:rFonts w:asciiTheme="minorHAnsi" w:hAnsiTheme="minorHAnsi"/>
        </w:rPr>
        <w:t>.</w:t>
      </w:r>
    </w:p>
    <w:p w14:paraId="0BCF9558" w14:textId="5FCEC34E" w:rsidR="002A15EE" w:rsidRPr="00000DA9" w:rsidDel="002A15EE" w:rsidRDefault="00000DA9" w:rsidP="00D9618B">
      <w:pPr>
        <w:pStyle w:val="Prrafodelista"/>
        <w:numPr>
          <w:ilvl w:val="0"/>
          <w:numId w:val="11"/>
        </w:numPr>
        <w:spacing w:after="0"/>
        <w:rPr>
          <w:rFonts w:asciiTheme="minorHAnsi" w:hAnsiTheme="minorHAnsi"/>
        </w:rPr>
      </w:pPr>
      <w:r w:rsidRPr="00000DA9">
        <w:rPr>
          <w:rFonts w:asciiTheme="minorHAnsi" w:hAnsiTheme="minorHAnsi"/>
        </w:rPr>
        <w:t xml:space="preserve">Miguel Mínguez B., </w:t>
      </w:r>
      <w:r w:rsidR="0004529D" w:rsidRPr="00000DA9">
        <w:rPr>
          <w:rFonts w:asciiTheme="minorHAnsi" w:hAnsiTheme="minorHAnsi"/>
        </w:rPr>
        <w:t>profesional de</w:t>
      </w:r>
      <w:r w:rsidR="00C305F2" w:rsidRPr="00000DA9">
        <w:rPr>
          <w:rFonts w:asciiTheme="minorHAnsi" w:hAnsiTheme="minorHAnsi"/>
        </w:rPr>
        <w:t xml:space="preserve"> la empresa</w:t>
      </w:r>
      <w:r w:rsidR="0004529D" w:rsidRPr="00000DA9">
        <w:rPr>
          <w:rFonts w:asciiTheme="minorHAnsi" w:hAnsiTheme="minorHAnsi"/>
        </w:rPr>
        <w:t xml:space="preserve"> Mariscope</w:t>
      </w:r>
      <w:r w:rsidRPr="00000DA9">
        <w:rPr>
          <w:rFonts w:asciiTheme="minorHAnsi" w:hAnsiTheme="minorHAnsi"/>
        </w:rPr>
        <w:t xml:space="preserve"> </w:t>
      </w:r>
      <w:r w:rsidR="00C305F2" w:rsidRPr="00000DA9">
        <w:rPr>
          <w:rFonts w:asciiTheme="minorHAnsi" w:hAnsiTheme="minorHAnsi"/>
        </w:rPr>
        <w:t xml:space="preserve">a cargo de </w:t>
      </w:r>
      <w:r w:rsidR="00E23801">
        <w:rPr>
          <w:rFonts w:asciiTheme="minorHAnsi" w:hAnsiTheme="minorHAnsi"/>
        </w:rPr>
        <w:t>la consola de controles</w:t>
      </w:r>
      <w:r w:rsidR="00C305F2" w:rsidRPr="00000DA9">
        <w:rPr>
          <w:rFonts w:asciiTheme="minorHAnsi" w:hAnsiTheme="minorHAnsi"/>
        </w:rPr>
        <w:t xml:space="preserve">. </w:t>
      </w:r>
    </w:p>
    <w:p w14:paraId="5DE27F91" w14:textId="303AFB3E" w:rsidR="000079D6" w:rsidRDefault="00F74BFF" w:rsidP="000C731B">
      <w:pPr>
        <w:pStyle w:val="Sinespaciado"/>
        <w:rPr>
          <w:rFonts w:asciiTheme="minorHAnsi" w:hAnsiTheme="minorHAnsi"/>
        </w:rPr>
      </w:pPr>
      <w:r w:rsidRPr="004F1748">
        <w:rPr>
          <w:rFonts w:asciiTheme="minorHAnsi" w:hAnsiTheme="minorHAnsi"/>
        </w:rPr>
        <w:t>El equipo se configur</w:t>
      </w:r>
      <w:r w:rsidR="002A15EE" w:rsidRPr="004F1748">
        <w:rPr>
          <w:rFonts w:asciiTheme="minorHAnsi" w:hAnsiTheme="minorHAnsi"/>
        </w:rPr>
        <w:t>ó</w:t>
      </w:r>
      <w:r w:rsidRPr="004F1748">
        <w:rPr>
          <w:rFonts w:asciiTheme="minorHAnsi" w:hAnsiTheme="minorHAnsi"/>
        </w:rPr>
        <w:t xml:space="preserve"> con los parámetros de operación, esto es</w:t>
      </w:r>
      <w:r w:rsidR="002A15EE" w:rsidRPr="004F1748">
        <w:rPr>
          <w:rFonts w:asciiTheme="minorHAnsi" w:hAnsiTheme="minorHAnsi"/>
        </w:rPr>
        <w:t>;</w:t>
      </w:r>
      <w:r w:rsidRPr="004F1748">
        <w:rPr>
          <w:rFonts w:asciiTheme="minorHAnsi" w:hAnsiTheme="minorHAnsi"/>
        </w:rPr>
        <w:t xml:space="preserve"> </w:t>
      </w:r>
      <w:r w:rsidR="00C305F2">
        <w:rPr>
          <w:rFonts w:asciiTheme="minorHAnsi" w:hAnsiTheme="minorHAnsi"/>
        </w:rPr>
        <w:t>rumbo, profundidad, temperatura interna del equipo y aceleración de motores.</w:t>
      </w:r>
    </w:p>
    <w:p w14:paraId="4B860FE6" w14:textId="77777777" w:rsidR="001718BF" w:rsidRDefault="000079D6">
      <w:pPr>
        <w:spacing w:after="0"/>
        <w:jc w:val="left"/>
        <w:rPr>
          <w:rFonts w:asciiTheme="minorHAnsi" w:hAnsiTheme="minorHAnsi"/>
        </w:rPr>
        <w:sectPr w:rsidR="001718BF" w:rsidSect="00F60757">
          <w:headerReference w:type="first" r:id="rId19"/>
          <w:pgSz w:w="12240" w:h="15840" w:code="1"/>
          <w:pgMar w:top="720" w:right="720" w:bottom="720" w:left="720" w:header="709" w:footer="709" w:gutter="0"/>
          <w:cols w:space="708"/>
          <w:docGrid w:linePitch="360"/>
        </w:sectPr>
      </w:pPr>
      <w:r>
        <w:rPr>
          <w:rFonts w:asciiTheme="minorHAnsi" w:hAnsiTheme="minorHAnsi"/>
        </w:rPr>
        <w:br w:type="page"/>
      </w:r>
    </w:p>
    <w:p w14:paraId="126D425A" w14:textId="77777777" w:rsidR="003179CC" w:rsidRDefault="00322ADC" w:rsidP="00B87867">
      <w:pPr>
        <w:pStyle w:val="Ttulo1"/>
      </w:pPr>
      <w:bookmarkStart w:id="5" w:name="_Toc379459464"/>
      <w:r w:rsidRPr="00562CD9">
        <w:t>Resultados</w:t>
      </w:r>
      <w:bookmarkEnd w:id="5"/>
    </w:p>
    <w:p w14:paraId="7D3505FF" w14:textId="33BC479D" w:rsidR="00F3311A" w:rsidRDefault="00F3311A" w:rsidP="00B87867">
      <w:pPr>
        <w:pStyle w:val="Ttulo2"/>
        <w:rPr>
          <w:rFonts w:asciiTheme="minorHAnsi" w:hAnsiTheme="minorHAnsi"/>
          <w:sz w:val="22"/>
          <w:szCs w:val="22"/>
        </w:rPr>
      </w:pPr>
      <w:bookmarkStart w:id="6" w:name="_Toc379293018"/>
      <w:bookmarkStart w:id="7" w:name="_Toc379301289"/>
      <w:bookmarkStart w:id="8" w:name="_Toc379293023"/>
      <w:bookmarkStart w:id="9" w:name="_Toc379301294"/>
      <w:bookmarkStart w:id="10" w:name="_Toc379459465"/>
      <w:bookmarkEnd w:id="6"/>
      <w:bookmarkEnd w:id="7"/>
      <w:bookmarkEnd w:id="8"/>
      <w:bookmarkEnd w:id="9"/>
      <w:r>
        <w:rPr>
          <w:rFonts w:asciiTheme="minorHAnsi" w:hAnsiTheme="minorHAnsi"/>
          <w:sz w:val="22"/>
          <w:szCs w:val="22"/>
        </w:rPr>
        <w:t>INSPECCIÓN VISUAL</w:t>
      </w:r>
      <w:r w:rsidR="00167898">
        <w:rPr>
          <w:rFonts w:asciiTheme="minorHAnsi" w:hAnsiTheme="minorHAnsi"/>
          <w:sz w:val="22"/>
          <w:szCs w:val="22"/>
        </w:rPr>
        <w:t xml:space="preserve"> SUBMARINA</w:t>
      </w:r>
      <w:bookmarkEnd w:id="10"/>
    </w:p>
    <w:p w14:paraId="520D8D44" w14:textId="0563FA84" w:rsidR="00525C69" w:rsidRPr="00B87867" w:rsidRDefault="00710025" w:rsidP="00F3311A">
      <w:pPr>
        <w:pStyle w:val="Ttulo3"/>
        <w:rPr>
          <w:rFonts w:asciiTheme="minorHAnsi" w:hAnsiTheme="minorHAnsi"/>
        </w:rPr>
      </w:pPr>
      <w:bookmarkStart w:id="11" w:name="_Toc379459466"/>
      <w:r w:rsidRPr="00B87867">
        <w:rPr>
          <w:rFonts w:asciiTheme="minorHAnsi" w:hAnsiTheme="minorHAnsi"/>
        </w:rPr>
        <w:t>Sector Emisario Submarino</w:t>
      </w:r>
      <w:r w:rsidR="004B48E3">
        <w:rPr>
          <w:rFonts w:asciiTheme="minorHAnsi" w:hAnsiTheme="minorHAnsi"/>
        </w:rPr>
        <w:t xml:space="preserve"> (Anclajes 1,</w:t>
      </w:r>
      <w:r w:rsidR="00DC046A">
        <w:rPr>
          <w:rFonts w:asciiTheme="minorHAnsi" w:hAnsiTheme="minorHAnsi"/>
        </w:rPr>
        <w:t xml:space="preserve"> </w:t>
      </w:r>
      <w:r w:rsidR="004B48E3">
        <w:rPr>
          <w:rFonts w:asciiTheme="minorHAnsi" w:hAnsiTheme="minorHAnsi"/>
        </w:rPr>
        <w:t>2 y 3)</w:t>
      </w:r>
      <w:bookmarkEnd w:id="11"/>
    </w:p>
    <w:tbl>
      <w:tblPr>
        <w:tblW w:w="13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77"/>
        <w:gridCol w:w="4094"/>
        <w:gridCol w:w="3176"/>
        <w:gridCol w:w="4093"/>
      </w:tblGrid>
      <w:tr w:rsidR="00710025" w:rsidRPr="009B0C3B" w14:paraId="21348475" w14:textId="77777777" w:rsidTr="00B87867">
        <w:trPr>
          <w:trHeight w:val="251"/>
          <w:jc w:val="center"/>
        </w:trPr>
        <w:tc>
          <w:tcPr>
            <w:tcW w:w="5000" w:type="pct"/>
            <w:gridSpan w:val="4"/>
            <w:noWrap/>
            <w:vAlign w:val="center"/>
            <w:hideMark/>
          </w:tcPr>
          <w:p w14:paraId="0D240E39" w14:textId="6CFA318E" w:rsidR="00710025" w:rsidRDefault="00710025" w:rsidP="00710025">
            <w:pPr>
              <w:spacing w:after="0"/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</w:pPr>
            <w:r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  <w:t>Hechos Constatados</w:t>
            </w:r>
            <w:r w:rsidR="004B48E3"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  <w:t>.</w:t>
            </w:r>
          </w:p>
          <w:p w14:paraId="7B6D97B1" w14:textId="4913323D" w:rsidR="00710025" w:rsidRDefault="00710025" w:rsidP="00D9618B">
            <w:pPr>
              <w:pStyle w:val="Prrafodelista"/>
              <w:numPr>
                <w:ilvl w:val="0"/>
                <w:numId w:val="5"/>
              </w:numPr>
              <w:ind w:left="709"/>
              <w:rPr>
                <w:rFonts w:asciiTheme="minorHAnsi" w:hAnsiTheme="minorHAnsi"/>
                <w:sz w:val="20"/>
                <w:szCs w:val="20"/>
              </w:rPr>
            </w:pPr>
            <w:r w:rsidRPr="00937777">
              <w:rPr>
                <w:rFonts w:asciiTheme="minorHAnsi" w:hAnsiTheme="minorHAnsi"/>
                <w:sz w:val="20"/>
                <w:szCs w:val="20"/>
              </w:rPr>
              <w:t xml:space="preserve">Se constata </w:t>
            </w:r>
            <w:r>
              <w:rPr>
                <w:rFonts w:asciiTheme="minorHAnsi" w:hAnsiTheme="minorHAnsi"/>
                <w:sz w:val="20"/>
                <w:szCs w:val="20"/>
              </w:rPr>
              <w:t>la existencia del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 emisario 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a los 14 m de profundidad 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>(Fotografía 1)</w:t>
            </w:r>
            <w:r>
              <w:rPr>
                <w:rFonts w:asciiTheme="minorHAnsi" w:hAnsiTheme="minorHAnsi"/>
                <w:sz w:val="20"/>
                <w:szCs w:val="20"/>
              </w:rPr>
              <w:t>. Se observa que el tramo inicial se encuentra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/>
                <w:sz w:val="20"/>
                <w:szCs w:val="20"/>
              </w:rPr>
              <w:t>sobre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 un sustrato mayoritariam</w:t>
            </w:r>
            <w:r w:rsidR="00475D98">
              <w:rPr>
                <w:rFonts w:asciiTheme="minorHAnsi" w:hAnsiTheme="minorHAnsi"/>
                <w:sz w:val="20"/>
                <w:szCs w:val="20"/>
              </w:rPr>
              <w:t>ente de tipo rocoso hasta los 17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 m (Fotografía </w:t>
            </w:r>
            <w:r>
              <w:rPr>
                <w:rFonts w:asciiTheme="minorHAnsi" w:hAnsiTheme="minorHAnsi"/>
                <w:sz w:val="20"/>
                <w:szCs w:val="20"/>
              </w:rPr>
              <w:t>2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>), luego desde ese lugar hacia profundidades mayores,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se torna un sustrato 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mayoritariamente 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>de tipo arenoso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y el ducto se observa cubierto por sedimento hasta desaparecer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 (Fotografía </w:t>
            </w:r>
            <w:r>
              <w:rPr>
                <w:rFonts w:asciiTheme="minorHAnsi" w:hAnsiTheme="minorHAnsi"/>
                <w:sz w:val="20"/>
                <w:szCs w:val="20"/>
              </w:rPr>
              <w:t>3</w:t>
            </w:r>
            <w:r w:rsidRPr="00937777">
              <w:rPr>
                <w:rFonts w:asciiTheme="minorHAnsi" w:hAnsiTheme="minorHAnsi"/>
                <w:sz w:val="20"/>
                <w:szCs w:val="20"/>
              </w:rPr>
              <w:t xml:space="preserve">). </w:t>
            </w:r>
            <w:r w:rsidR="00DA7AB1">
              <w:rPr>
                <w:rFonts w:asciiTheme="minorHAnsi" w:hAnsiTheme="minorHAnsi"/>
                <w:sz w:val="20"/>
                <w:szCs w:val="20"/>
              </w:rPr>
              <w:t>Cabe señalar que en el tramo rocoso se observa presencia de peces.</w:t>
            </w:r>
          </w:p>
          <w:p w14:paraId="36614D20" w14:textId="70AAFB2A" w:rsidR="00710025" w:rsidRDefault="00710025" w:rsidP="00D9618B">
            <w:pPr>
              <w:pStyle w:val="Prrafodelista"/>
              <w:numPr>
                <w:ilvl w:val="0"/>
                <w:numId w:val="5"/>
              </w:numPr>
              <w:ind w:left="709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Se constata la </w:t>
            </w:r>
            <w:r w:rsidR="00B475B3">
              <w:rPr>
                <w:rFonts w:asciiTheme="minorHAnsi" w:hAnsiTheme="minorHAnsi"/>
                <w:sz w:val="20"/>
                <w:szCs w:val="20"/>
              </w:rPr>
              <w:t>existencia de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uniones del ducto a los 25 m de profundidad</w:t>
            </w:r>
            <w:r w:rsidR="00902C11">
              <w:rPr>
                <w:rFonts w:asciiTheme="minorHAnsi" w:hAnsiTheme="minorHAnsi"/>
                <w:sz w:val="20"/>
                <w:szCs w:val="20"/>
              </w:rPr>
              <w:t>, junto a la presencia de crustáceo decápodo (jaiba)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(Fotografía 4).</w:t>
            </w:r>
          </w:p>
          <w:p w14:paraId="4DD886C9" w14:textId="5FB3C80D" w:rsidR="00710025" w:rsidRDefault="00710025" w:rsidP="00D9618B">
            <w:pPr>
              <w:pStyle w:val="Prrafodelista"/>
              <w:numPr>
                <w:ilvl w:val="0"/>
                <w:numId w:val="5"/>
              </w:numPr>
              <w:ind w:left="709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Se constata que la descarga cercana se ubica a los 35 m de profundidad (Fotografía 5). Se observa que la descarga emite un relave que surge mediante pulsos</w:t>
            </w:r>
            <w:r w:rsidR="00B475B3">
              <w:rPr>
                <w:rFonts w:asciiTheme="minorHAnsi" w:hAnsiTheme="minorHAnsi"/>
                <w:sz w:val="20"/>
                <w:szCs w:val="20"/>
              </w:rPr>
              <w:t xml:space="preserve">, 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levanta</w:t>
            </w:r>
            <w:r w:rsidR="00B475B3">
              <w:rPr>
                <w:rFonts w:asciiTheme="minorHAnsi" w:hAnsiTheme="minorHAnsi"/>
                <w:sz w:val="20"/>
                <w:szCs w:val="20"/>
              </w:rPr>
              <w:t>ndo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un sedimento fino.</w:t>
            </w:r>
          </w:p>
          <w:p w14:paraId="19ED4A92" w14:textId="3DBF0EC1" w:rsidR="00D3269C" w:rsidRDefault="00D3269C" w:rsidP="00D9618B">
            <w:pPr>
              <w:pStyle w:val="Prrafodelista"/>
              <w:numPr>
                <w:ilvl w:val="0"/>
                <w:numId w:val="5"/>
              </w:numPr>
              <w:spacing w:after="0"/>
              <w:ind w:left="709" w:hanging="357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Se realizó toma de muestra</w:t>
            </w:r>
            <w:r w:rsidR="00710025">
              <w:rPr>
                <w:rFonts w:asciiTheme="minorHAnsi" w:hAnsiTheme="minorHAnsi"/>
                <w:sz w:val="20"/>
                <w:szCs w:val="20"/>
              </w:rPr>
              <w:t xml:space="preserve"> de sediment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o, mediante el uso de la draga, </w:t>
            </w:r>
            <w:r w:rsidR="00710025">
              <w:rPr>
                <w:rFonts w:asciiTheme="minorHAnsi" w:hAnsiTheme="minorHAnsi"/>
                <w:sz w:val="20"/>
                <w:szCs w:val="20"/>
              </w:rPr>
              <w:t>cercano a la descarga (</w:t>
            </w:r>
            <w:r w:rsidR="00213862">
              <w:rPr>
                <w:rFonts w:asciiTheme="minorHAnsi" w:hAnsiTheme="minorHAnsi"/>
                <w:sz w:val="20"/>
                <w:szCs w:val="20"/>
              </w:rPr>
              <w:t>P</w:t>
            </w:r>
            <w:r w:rsidR="00710025">
              <w:rPr>
                <w:rFonts w:asciiTheme="minorHAnsi" w:hAnsiTheme="minorHAnsi"/>
                <w:sz w:val="20"/>
                <w:szCs w:val="20"/>
              </w:rPr>
              <w:t>unto 1)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a una profundidad de 34 m</w:t>
            </w:r>
            <w:r w:rsidR="00B475B3">
              <w:rPr>
                <w:rFonts w:asciiTheme="minorHAnsi" w:hAnsiTheme="minorHAnsi"/>
                <w:sz w:val="20"/>
                <w:szCs w:val="20"/>
              </w:rPr>
              <w:t xml:space="preserve"> (Fotografía 6)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. </w:t>
            </w:r>
          </w:p>
          <w:p w14:paraId="06B7B5C6" w14:textId="65A5D3DC" w:rsidR="00710025" w:rsidRDefault="00D3269C" w:rsidP="00D9618B">
            <w:pPr>
              <w:pStyle w:val="Prrafodelista"/>
              <w:numPr>
                <w:ilvl w:val="0"/>
                <w:numId w:val="5"/>
              </w:numPr>
              <w:spacing w:after="0"/>
              <w:ind w:left="709" w:hanging="357"/>
              <w:rPr>
                <w:rFonts w:asciiTheme="minorHAnsi" w:hAnsiTheme="minorHAnsi"/>
                <w:sz w:val="20"/>
                <w:szCs w:val="20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>Se realizó un reconocimiento del área de descarga, navegando hacia mayores profundidades</w:t>
            </w:r>
            <w:r w:rsidR="00902C11">
              <w:rPr>
                <w:rFonts w:asciiTheme="minorHAnsi" w:hAnsiTheme="minorHAnsi"/>
                <w:sz w:val="20"/>
                <w:szCs w:val="20"/>
              </w:rPr>
              <w:t xml:space="preserve">, para observar </w:t>
            </w:r>
            <w:proofErr w:type="spellStart"/>
            <w:r w:rsidR="00902C11">
              <w:rPr>
                <w:rFonts w:asciiTheme="minorHAnsi" w:hAnsiTheme="minorHAnsi"/>
                <w:sz w:val="20"/>
                <w:szCs w:val="20"/>
              </w:rPr>
              <w:t>megafauna</w:t>
            </w:r>
            <w:proofErr w:type="spellEnd"/>
            <w:r w:rsidR="00902C11">
              <w:rPr>
                <w:rFonts w:asciiTheme="minorHAnsi" w:hAnsiTheme="minorHAnsi"/>
                <w:sz w:val="20"/>
                <w:szCs w:val="20"/>
              </w:rPr>
              <w:t xml:space="preserve"> presente. Cabe señalar que durante el reconocimiento del bentos no se observaron organismos en el bentos (suelo marino)</w:t>
            </w:r>
            <w:r>
              <w:rPr>
                <w:rFonts w:asciiTheme="minorHAnsi" w:hAnsiTheme="minorHAnsi"/>
                <w:sz w:val="20"/>
                <w:szCs w:val="20"/>
              </w:rPr>
              <w:t>. Se observan estructuras de depósitos de sedimento fino en el suelo marino (</w:t>
            </w:r>
            <w:r w:rsidR="007016C5">
              <w:rPr>
                <w:rFonts w:asciiTheme="minorHAnsi" w:hAnsiTheme="minorHAnsi"/>
                <w:sz w:val="20"/>
                <w:szCs w:val="20"/>
              </w:rPr>
              <w:t>Fotografía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7). Posteriormente se realizó la toma de muestra en el </w:t>
            </w:r>
            <w:r w:rsidR="00213862">
              <w:rPr>
                <w:rFonts w:asciiTheme="minorHAnsi" w:hAnsiTheme="minorHAnsi"/>
                <w:sz w:val="20"/>
                <w:szCs w:val="20"/>
              </w:rPr>
              <w:t>P</w:t>
            </w:r>
            <w:r>
              <w:rPr>
                <w:rFonts w:asciiTheme="minorHAnsi" w:hAnsiTheme="minorHAnsi"/>
                <w:sz w:val="20"/>
                <w:szCs w:val="20"/>
              </w:rPr>
              <w:t>unto 4</w:t>
            </w:r>
            <w:r w:rsidR="00B475B3">
              <w:rPr>
                <w:rFonts w:asciiTheme="minorHAnsi" w:hAnsiTheme="minorHAnsi"/>
                <w:sz w:val="20"/>
                <w:szCs w:val="20"/>
              </w:rPr>
              <w:t>,</w:t>
            </w:r>
            <w:r w:rsidR="007016C5">
              <w:rPr>
                <w:rFonts w:asciiTheme="minorHAnsi" w:hAnsiTheme="minorHAnsi"/>
                <w:sz w:val="20"/>
                <w:szCs w:val="20"/>
              </w:rPr>
              <w:t xml:space="preserve"> a una profundidad de 44,6 m (Fotografía 8).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</w:t>
            </w:r>
          </w:p>
          <w:p w14:paraId="08195B8F" w14:textId="77777777" w:rsidR="009B4B21" w:rsidRDefault="009B4B21" w:rsidP="00B87867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</w:pPr>
          </w:p>
          <w:p w14:paraId="10DA4923" w14:textId="6B747A73" w:rsidR="008224BF" w:rsidRPr="00B87867" w:rsidRDefault="008224BF" w:rsidP="00B87867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</w:pPr>
          </w:p>
        </w:tc>
      </w:tr>
      <w:tr w:rsidR="00710025" w:rsidRPr="009B0C3B" w14:paraId="11982B17" w14:textId="77777777" w:rsidTr="00B87867">
        <w:trPr>
          <w:trHeight w:val="251"/>
          <w:jc w:val="center"/>
        </w:trPr>
        <w:tc>
          <w:tcPr>
            <w:tcW w:w="5000" w:type="pct"/>
            <w:gridSpan w:val="4"/>
            <w:noWrap/>
            <w:vAlign w:val="center"/>
          </w:tcPr>
          <w:p w14:paraId="74879CD2" w14:textId="6E8A7DCB" w:rsidR="00710025" w:rsidRPr="009B0C3B" w:rsidRDefault="00710025" w:rsidP="009B0C3B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  <w:r w:rsidRPr="004F04EA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  <w:t>Registros</w:t>
            </w:r>
          </w:p>
        </w:tc>
      </w:tr>
      <w:tr w:rsidR="00710025" w:rsidRPr="009B0C3B" w14:paraId="69B0C9B3" w14:textId="77777777" w:rsidTr="00B87867">
        <w:trPr>
          <w:trHeight w:val="2805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76CA3915" w14:textId="53E0D5D2" w:rsidR="009B4B21" w:rsidRPr="00B87867" w:rsidRDefault="00475D98" w:rsidP="00B87867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3D35CA37" wp14:editId="53A6B912">
                      <wp:simplePos x="0" y="0"/>
                      <wp:positionH relativeFrom="column">
                        <wp:posOffset>2952115</wp:posOffset>
                      </wp:positionH>
                      <wp:positionV relativeFrom="paragraph">
                        <wp:posOffset>1574800</wp:posOffset>
                      </wp:positionV>
                      <wp:extent cx="492760" cy="246380"/>
                      <wp:effectExtent l="0" t="0" r="21590" b="20320"/>
                      <wp:wrapNone/>
                      <wp:docPr id="71" name="71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76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72DF03F" w14:textId="77777777" w:rsidR="00D341F0" w:rsidRPr="00B87867" w:rsidRDefault="00D341F0" w:rsidP="00B87867">
                                  <w:pPr>
                                    <w:jc w:val="right"/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Roca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71 Cuadro de texto" o:spid="_x0000_s1027" type="#_x0000_t202" style="position:absolute;left:0;text-align:left;margin-left:232.45pt;margin-top:124pt;width:38.8pt;height:19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" fillcolor="white [3201]" strokeweight=".5pt">
                      <v:textbox>
                        <w:txbxContent>
                          <w:p w14:paraId="072DF03F" w14:textId="77777777" w:rsidR="00D341F0" w:rsidRPr="00B87867" w:rsidRDefault="00D341F0" w:rsidP="00B87867">
                            <w:pPr>
                              <w:jc w:val="right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Roca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056DC56F" wp14:editId="5DBB4841">
                      <wp:simplePos x="0" y="0"/>
                      <wp:positionH relativeFrom="column">
                        <wp:posOffset>1651635</wp:posOffset>
                      </wp:positionH>
                      <wp:positionV relativeFrom="paragraph">
                        <wp:posOffset>1221105</wp:posOffset>
                      </wp:positionV>
                      <wp:extent cx="731520" cy="246380"/>
                      <wp:effectExtent l="0" t="0" r="11430" b="20320"/>
                      <wp:wrapNone/>
                      <wp:docPr id="68" name="6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9FFE4C" w14:textId="77777777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Emisario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8 Cuadro de texto" o:spid="_x0000_s1028" type="#_x0000_t202" style="position:absolute;left:0;text-align:left;margin-left:130.05pt;margin-top:96.15pt;width:57.6pt;height:19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" fillcolor="white [3201]" strokeweight=".5pt">
                      <v:textbox>
                        <w:txbxContent>
                          <w:p w14:paraId="739FFE4C" w14:textId="77777777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Emisario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9B0C3B" w:rsidRPr="00B87867">
              <w:rPr>
                <w:rFonts w:asciiTheme="minorHAnsi" w:eastAsia="Times New Roman" w:hAnsiTheme="minorHAnsi" w:hint="eastAsia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2DEDFED8" wp14:editId="49DDB48F">
                  <wp:extent cx="3196424" cy="2399871"/>
                  <wp:effectExtent l="0" t="0" r="4445" b="635"/>
                  <wp:docPr id="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icio-emisario.png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98732" cy="24016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46FCC224" w14:textId="63266AEC" w:rsidR="009B4B21" w:rsidRPr="00B87867" w:rsidRDefault="00475D98" w:rsidP="00B87867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485C1C46" wp14:editId="7FE78518">
                      <wp:simplePos x="0" y="0"/>
                      <wp:positionH relativeFrom="column">
                        <wp:posOffset>3345180</wp:posOffset>
                      </wp:positionH>
                      <wp:positionV relativeFrom="paragraph">
                        <wp:posOffset>1499235</wp:posOffset>
                      </wp:positionV>
                      <wp:extent cx="492760" cy="246380"/>
                      <wp:effectExtent l="0" t="0" r="21590" b="20320"/>
                      <wp:wrapNone/>
                      <wp:docPr id="70" name="70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9276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5C3CEF1" w14:textId="082A4D13" w:rsidR="00D341F0" w:rsidRPr="00B87867" w:rsidRDefault="00D341F0" w:rsidP="00B87867">
                                  <w:pPr>
                                    <w:jc w:val="right"/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Roca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70 Cuadro de texto" o:spid="_x0000_s1029" type="#_x0000_t202" style="position:absolute;left:0;text-align:left;margin-left:263.4pt;margin-top:118.05pt;width:38.8pt;height:19.4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" fillcolor="white [3201]" strokeweight=".5pt">
                      <v:textbox>
                        <w:txbxContent>
                          <w:p w14:paraId="45C3CEF1" w14:textId="082A4D13" w:rsidR="00D341F0" w:rsidRPr="00B87867" w:rsidRDefault="00D341F0" w:rsidP="00B87867">
                            <w:pPr>
                              <w:jc w:val="right"/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Roca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31556751" wp14:editId="3469517D">
                      <wp:simplePos x="0" y="0"/>
                      <wp:positionH relativeFrom="column">
                        <wp:posOffset>2081530</wp:posOffset>
                      </wp:positionH>
                      <wp:positionV relativeFrom="paragraph">
                        <wp:posOffset>1743710</wp:posOffset>
                      </wp:positionV>
                      <wp:extent cx="731520" cy="246380"/>
                      <wp:effectExtent l="0" t="0" r="11430" b="20320"/>
                      <wp:wrapNone/>
                      <wp:docPr id="69" name="69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F18A642" w14:textId="77777777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Emisario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9 Cuadro de texto" o:spid="_x0000_s1030" type="#_x0000_t202" style="position:absolute;left:0;text-align:left;margin-left:163.9pt;margin-top:137.3pt;width:57.6pt;height:19.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" fillcolor="white [3201]" strokeweight=".5pt">
                      <v:textbox>
                        <w:txbxContent>
                          <w:p w14:paraId="7F18A642" w14:textId="77777777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Emisario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4CB5" w:rsidRPr="00B87867">
              <w:rPr>
                <w:rFonts w:asciiTheme="minorHAnsi" w:eastAsia="Times New Roman" w:hAnsiTheme="minorHAnsi" w:hint="eastAsia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4B5B847E" wp14:editId="6D800AB9">
                  <wp:extent cx="3275938" cy="2459570"/>
                  <wp:effectExtent l="0" t="0" r="1270" b="0"/>
                  <wp:docPr id="1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tramo-rocas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7648" cy="24608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B5" w:rsidRPr="009B0C3B" w14:paraId="31F8459B" w14:textId="77777777" w:rsidTr="00B87867">
        <w:trPr>
          <w:trHeight w:val="340"/>
          <w:jc w:val="center"/>
        </w:trPr>
        <w:tc>
          <w:tcPr>
            <w:tcW w:w="1089" w:type="pct"/>
            <w:noWrap/>
            <w:vAlign w:val="center"/>
            <w:hideMark/>
          </w:tcPr>
          <w:p w14:paraId="3E36C413" w14:textId="3D011EE6" w:rsidR="009B4B21" w:rsidRPr="00B87867" w:rsidRDefault="009B4B21" w:rsidP="00B87867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bookmarkStart w:id="12" w:name="_Toc353998127"/>
            <w:bookmarkStart w:id="13" w:name="_Toc353998200"/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</w:t>
            </w:r>
            <w:r w:rsidRPr="00B87867">
              <w:rPr>
                <w:rFonts w:asciiTheme="minorHAnsi" w:hAnsiTheme="minorHAnsi" w:hint="cs"/>
                <w:color w:val="auto"/>
                <w:sz w:val="20"/>
                <w:szCs w:val="20"/>
                <w:lang w:val="es-ES"/>
              </w:rPr>
              <w:t>í</w:t>
            </w:r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a</w:t>
            </w:r>
            <w:bookmarkEnd w:id="12"/>
            <w:bookmarkEnd w:id="13"/>
            <w:r w:rsidR="008C4CB5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1</w:t>
            </w:r>
          </w:p>
        </w:tc>
        <w:tc>
          <w:tcPr>
            <w:tcW w:w="1411" w:type="pct"/>
            <w:noWrap/>
            <w:vAlign w:val="center"/>
            <w:hideMark/>
          </w:tcPr>
          <w:p w14:paraId="560CE3E5" w14:textId="09573920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478F9D9C" w14:textId="6F0B2E1A" w:rsidR="009B4B21" w:rsidRPr="00B87867" w:rsidRDefault="009B4B21" w:rsidP="00B87867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bookmarkStart w:id="14" w:name="_Toc353998128"/>
            <w:bookmarkStart w:id="15" w:name="_Toc353998201"/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</w:t>
            </w:r>
            <w:r w:rsidRPr="00B87867">
              <w:rPr>
                <w:rFonts w:asciiTheme="minorHAnsi" w:hAnsiTheme="minorHAnsi" w:hint="cs"/>
                <w:color w:val="auto"/>
                <w:sz w:val="20"/>
                <w:szCs w:val="20"/>
                <w:lang w:val="es-ES"/>
              </w:rPr>
              <w:t>í</w:t>
            </w:r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a</w:t>
            </w:r>
            <w:bookmarkEnd w:id="14"/>
            <w:bookmarkEnd w:id="15"/>
            <w:r w:rsidR="008C4CB5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2</w:t>
            </w:r>
          </w:p>
        </w:tc>
        <w:tc>
          <w:tcPr>
            <w:tcW w:w="1411" w:type="pct"/>
            <w:noWrap/>
            <w:vAlign w:val="center"/>
            <w:hideMark/>
          </w:tcPr>
          <w:p w14:paraId="6B9E4635" w14:textId="58E2A16A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8C4CB5" w:rsidRPr="009B0C3B" w14:paraId="621B26A8" w14:textId="77777777" w:rsidTr="00B87867">
        <w:trPr>
          <w:trHeight w:val="260"/>
          <w:jc w:val="center"/>
        </w:trPr>
        <w:tc>
          <w:tcPr>
            <w:tcW w:w="2500" w:type="pct"/>
            <w:gridSpan w:val="2"/>
            <w:hideMark/>
          </w:tcPr>
          <w:p w14:paraId="07642E9B" w14:textId="3F10F1CF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Primer reconocimiento del emisario</w:t>
            </w:r>
            <w:r w:rsidR="008224BF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.</w:t>
            </w:r>
          </w:p>
        </w:tc>
        <w:tc>
          <w:tcPr>
            <w:tcW w:w="2500" w:type="pct"/>
            <w:gridSpan w:val="2"/>
            <w:hideMark/>
          </w:tcPr>
          <w:p w14:paraId="295CA463" w14:textId="7410AEDB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Emisario sobre sustrato rocoso</w:t>
            </w:r>
            <w:r w:rsidR="008224BF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.</w:t>
            </w:r>
          </w:p>
        </w:tc>
      </w:tr>
      <w:tr w:rsidR="00710025" w:rsidRPr="009B0C3B" w14:paraId="15829FC0" w14:textId="77777777" w:rsidTr="00B87867">
        <w:trPr>
          <w:trHeight w:val="2793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46A6D9D1" w14:textId="491CE847" w:rsidR="009B4B21" w:rsidRPr="00B87867" w:rsidRDefault="00475D98" w:rsidP="00B87867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7C0939B6" wp14:editId="606F74E1">
                      <wp:simplePos x="0" y="0"/>
                      <wp:positionH relativeFrom="column">
                        <wp:posOffset>2025650</wp:posOffset>
                      </wp:positionH>
                      <wp:positionV relativeFrom="paragraph">
                        <wp:posOffset>2058670</wp:posOffset>
                      </wp:positionV>
                      <wp:extent cx="731520" cy="246380"/>
                      <wp:effectExtent l="0" t="0" r="11430" b="20320"/>
                      <wp:wrapNone/>
                      <wp:docPr id="67" name="67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376A2D54" w14:textId="77777777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Emisario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7 Cuadro de texto" o:spid="_x0000_s1031" type="#_x0000_t202" style="position:absolute;left:0;text-align:left;margin-left:159.5pt;margin-top:162.1pt;width:57.6pt;height:19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" fillcolor="white [3201]" strokeweight=".5pt">
                      <v:textbox>
                        <w:txbxContent>
                          <w:p w14:paraId="376A2D54" w14:textId="77777777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Emisario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C4CB5" w:rsidRPr="00B87867">
              <w:rPr>
                <w:rFonts w:asciiTheme="minorHAnsi" w:eastAsia="Times New Roman" w:hAnsiTheme="minorHAnsi" w:hint="eastAsia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58A49C8F" wp14:editId="4980D1B4">
                  <wp:extent cx="3506525" cy="2632695"/>
                  <wp:effectExtent l="0" t="0" r="0" b="0"/>
                  <wp:docPr id="1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stantánea 10 (03-01-2014 16-45).png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6654" cy="26327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09FEF827" w14:textId="71C8B742" w:rsidR="009B4B21" w:rsidRPr="00B87867" w:rsidRDefault="00B475B3" w:rsidP="00B87867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3C2B5178" wp14:editId="1654A2AA">
                      <wp:simplePos x="0" y="0"/>
                      <wp:positionH relativeFrom="column">
                        <wp:posOffset>3009265</wp:posOffset>
                      </wp:positionH>
                      <wp:positionV relativeFrom="paragraph">
                        <wp:posOffset>716280</wp:posOffset>
                      </wp:positionV>
                      <wp:extent cx="609600" cy="673100"/>
                      <wp:effectExtent l="0" t="0" r="19050" b="12700"/>
                      <wp:wrapNone/>
                      <wp:docPr id="2" name="2 Elipse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09600" cy="673100"/>
                              </a:xfrm>
                              <a:prstGeom prst="ellipse">
                                <a:avLst/>
                              </a:prstGeom>
                              <a:noFill/>
                              <a:ln w="9525">
                                <a:prstDash val="sysDot"/>
                              </a:ln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2 Elipse" o:spid="_x0000_s1026" style="position:absolute;margin-left:236.95pt;margin-top:56.4pt;width:48pt;height:53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" filled="f" strokecolor="black [3200]">
                      <v:stroke dashstyle="1 1"/>
                    </v:oval>
                  </w:pict>
                </mc:Fallback>
              </mc:AlternateContent>
            </w:r>
            <w:r w:rsidR="00475D98"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D354128" wp14:editId="3F1D0F46">
                      <wp:simplePos x="0" y="0"/>
                      <wp:positionH relativeFrom="column">
                        <wp:posOffset>3286125</wp:posOffset>
                      </wp:positionH>
                      <wp:positionV relativeFrom="paragraph">
                        <wp:posOffset>1090295</wp:posOffset>
                      </wp:positionV>
                      <wp:extent cx="278130" cy="381635"/>
                      <wp:effectExtent l="38100" t="38100" r="26670" b="18415"/>
                      <wp:wrapNone/>
                      <wp:docPr id="66" name="66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78130" cy="38163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bg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66 Conector recto de flecha" o:spid="_x0000_s1026" type="#_x0000_t32" style="position:absolute;margin-left:258.75pt;margin-top:85.85pt;width:21.9pt;height:30.05pt;flip:x 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" strokecolor="white [3212]">
                      <v:stroke endarrow="open"/>
                    </v:shape>
                  </w:pict>
                </mc:Fallback>
              </mc:AlternateContent>
            </w:r>
            <w:r w:rsidR="00475D98"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60A248C" wp14:editId="7507C88D">
                      <wp:simplePos x="0" y="0"/>
                      <wp:positionH relativeFrom="column">
                        <wp:posOffset>3011805</wp:posOffset>
                      </wp:positionH>
                      <wp:positionV relativeFrom="paragraph">
                        <wp:posOffset>1468120</wp:posOffset>
                      </wp:positionV>
                      <wp:extent cx="842645" cy="246380"/>
                      <wp:effectExtent l="0" t="0" r="14605" b="20320"/>
                      <wp:wrapNone/>
                      <wp:docPr id="65" name="65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42645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49D021F" w14:textId="527F7562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Decápodo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5 Cuadro de texto" o:spid="_x0000_s1032" type="#_x0000_t202" style="position:absolute;left:0;text-align:left;margin-left:237.15pt;margin-top:115.6pt;width:66.35pt;height:19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" fillcolor="white [3201]" strokeweight=".5pt">
                      <v:textbox>
                        <w:txbxContent>
                          <w:p w14:paraId="449D021F" w14:textId="527F7562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Decápodo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75D98"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91994C9" wp14:editId="2E238C00">
                      <wp:simplePos x="0" y="0"/>
                      <wp:positionH relativeFrom="column">
                        <wp:posOffset>2275205</wp:posOffset>
                      </wp:positionH>
                      <wp:positionV relativeFrom="paragraph">
                        <wp:posOffset>2055495</wp:posOffset>
                      </wp:positionV>
                      <wp:extent cx="731520" cy="246380"/>
                      <wp:effectExtent l="0" t="0" r="11430" b="20320"/>
                      <wp:wrapNone/>
                      <wp:docPr id="62" name="6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A1A25B" w14:textId="77777777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Emisario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2 Cuadro de texto" o:spid="_x0000_s1033" type="#_x0000_t202" style="position:absolute;left:0;text-align:left;margin-left:179.15pt;margin-top:161.85pt;width:57.6pt;height:19.4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" fillcolor="white [3201]" strokeweight=".5pt">
                      <v:textbox>
                        <w:txbxContent>
                          <w:p w14:paraId="59A1A25B" w14:textId="77777777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Emisario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0025" w:rsidRPr="00B87867">
              <w:rPr>
                <w:rFonts w:asciiTheme="minorHAnsi" w:eastAsia="Times New Roman" w:hAnsiTheme="minorHAnsi" w:hint="eastAsia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473AE714" wp14:editId="1ABCC3D7">
                  <wp:extent cx="3473671" cy="2608028"/>
                  <wp:effectExtent l="0" t="0" r="0" b="1905"/>
                  <wp:docPr id="16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stantánea 14 (03-01-2014 16-50).png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3799" cy="26081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C4CB5" w:rsidRPr="009B0C3B" w14:paraId="21DB09A0" w14:textId="77777777" w:rsidTr="00B87867">
        <w:trPr>
          <w:trHeight w:val="300"/>
          <w:jc w:val="center"/>
        </w:trPr>
        <w:tc>
          <w:tcPr>
            <w:tcW w:w="1089" w:type="pct"/>
            <w:noWrap/>
            <w:vAlign w:val="center"/>
            <w:hideMark/>
          </w:tcPr>
          <w:p w14:paraId="4F374956" w14:textId="1AF47F67" w:rsidR="009B4B21" w:rsidRPr="00B87867" w:rsidRDefault="009B4B21" w:rsidP="00B87867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bookmarkStart w:id="16" w:name="_Toc353998129"/>
            <w:bookmarkStart w:id="17" w:name="_Toc353998202"/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</w:t>
            </w:r>
            <w:r w:rsidRPr="00B87867">
              <w:rPr>
                <w:rFonts w:asciiTheme="minorHAnsi" w:hAnsiTheme="minorHAnsi" w:hint="cs"/>
                <w:color w:val="auto"/>
                <w:sz w:val="20"/>
                <w:szCs w:val="20"/>
                <w:lang w:val="es-ES"/>
              </w:rPr>
              <w:t>í</w:t>
            </w:r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a</w:t>
            </w:r>
            <w:bookmarkEnd w:id="16"/>
            <w:bookmarkEnd w:id="17"/>
            <w:r w:rsidR="008C4CB5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3</w:t>
            </w:r>
          </w:p>
        </w:tc>
        <w:tc>
          <w:tcPr>
            <w:tcW w:w="1411" w:type="pct"/>
            <w:noWrap/>
            <w:vAlign w:val="center"/>
            <w:hideMark/>
          </w:tcPr>
          <w:p w14:paraId="1705581D" w14:textId="19602806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43120B47" w14:textId="30C851E2" w:rsidR="009B4B21" w:rsidRPr="00B87867" w:rsidRDefault="009B4B21" w:rsidP="00B87867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bookmarkStart w:id="18" w:name="_Toc353998130"/>
            <w:bookmarkStart w:id="19" w:name="_Toc353998203"/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</w:t>
            </w:r>
            <w:r w:rsidRPr="00B87867">
              <w:rPr>
                <w:rFonts w:asciiTheme="minorHAnsi" w:hAnsiTheme="minorHAnsi" w:hint="cs"/>
                <w:color w:val="auto"/>
                <w:sz w:val="20"/>
                <w:szCs w:val="20"/>
                <w:lang w:val="es-ES"/>
              </w:rPr>
              <w:t>í</w:t>
            </w:r>
            <w:r w:rsidRPr="00B8786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a</w:t>
            </w:r>
            <w:bookmarkEnd w:id="18"/>
            <w:bookmarkEnd w:id="19"/>
            <w:r w:rsidR="008C4CB5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4</w:t>
            </w:r>
          </w:p>
        </w:tc>
        <w:tc>
          <w:tcPr>
            <w:tcW w:w="1411" w:type="pct"/>
            <w:noWrap/>
            <w:vAlign w:val="center"/>
            <w:hideMark/>
          </w:tcPr>
          <w:p w14:paraId="26478C38" w14:textId="5B72A9A2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710025" w:rsidRPr="009B0C3B" w14:paraId="0F463DA7" w14:textId="77777777" w:rsidTr="00B87867">
        <w:trPr>
          <w:trHeight w:val="294"/>
          <w:jc w:val="center"/>
        </w:trPr>
        <w:tc>
          <w:tcPr>
            <w:tcW w:w="2500" w:type="pct"/>
            <w:gridSpan w:val="2"/>
            <w:hideMark/>
          </w:tcPr>
          <w:p w14:paraId="3D402DD0" w14:textId="34F3F1C0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B8786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Vista emisario mayoritariamente cubierto por sedimento</w:t>
            </w:r>
            <w:r w:rsidR="00DA76A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.</w:t>
            </w:r>
          </w:p>
        </w:tc>
        <w:tc>
          <w:tcPr>
            <w:tcW w:w="2500" w:type="pct"/>
            <w:gridSpan w:val="2"/>
            <w:hideMark/>
          </w:tcPr>
          <w:p w14:paraId="622A63DF" w14:textId="2029F401" w:rsidR="009B4B21" w:rsidRPr="00B87867" w:rsidRDefault="009B4B21" w:rsidP="00B87867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B8786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Detalle de uniones del emisario.</w:t>
            </w:r>
          </w:p>
        </w:tc>
      </w:tr>
    </w:tbl>
    <w:p w14:paraId="20192FC2" w14:textId="77777777" w:rsidR="009B4B21" w:rsidRDefault="009B4B21" w:rsidP="00B87867">
      <w:pPr>
        <w:spacing w:after="0"/>
        <w:rPr>
          <w:rFonts w:asciiTheme="minorHAnsi" w:hAnsiTheme="minorHAnsi"/>
        </w:rPr>
      </w:pPr>
    </w:p>
    <w:p w14:paraId="177310FA" w14:textId="1235CADC" w:rsidR="00710025" w:rsidRDefault="00710025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tbl>
      <w:tblPr>
        <w:tblW w:w="13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2"/>
        <w:gridCol w:w="3862"/>
        <w:gridCol w:w="2981"/>
        <w:gridCol w:w="3862"/>
      </w:tblGrid>
      <w:tr w:rsidR="00710025" w:rsidRPr="00937777" w14:paraId="1DA8E931" w14:textId="77777777" w:rsidTr="00B87867">
        <w:trPr>
          <w:trHeight w:val="251"/>
          <w:jc w:val="center"/>
        </w:trPr>
        <w:tc>
          <w:tcPr>
            <w:tcW w:w="5000" w:type="pct"/>
            <w:gridSpan w:val="4"/>
            <w:noWrap/>
            <w:vAlign w:val="center"/>
            <w:hideMark/>
          </w:tcPr>
          <w:p w14:paraId="7E04EA99" w14:textId="77777777" w:rsidR="00710025" w:rsidRPr="00937777" w:rsidRDefault="00710025" w:rsidP="00A425CB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  <w:t>Registros</w:t>
            </w:r>
          </w:p>
        </w:tc>
      </w:tr>
      <w:tr w:rsidR="00710025" w:rsidRPr="00937777" w14:paraId="4084CAB9" w14:textId="77777777" w:rsidTr="00B87867">
        <w:trPr>
          <w:trHeight w:val="2805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7406CF25" w14:textId="49B0E521" w:rsidR="00710025" w:rsidRPr="00937777" w:rsidRDefault="00475D98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252F7E2" wp14:editId="6FD7BA3E">
                      <wp:simplePos x="0" y="0"/>
                      <wp:positionH relativeFrom="column">
                        <wp:posOffset>972185</wp:posOffset>
                      </wp:positionH>
                      <wp:positionV relativeFrom="paragraph">
                        <wp:posOffset>1101090</wp:posOffset>
                      </wp:positionV>
                      <wp:extent cx="651510" cy="246380"/>
                      <wp:effectExtent l="0" t="0" r="15240" b="20320"/>
                      <wp:wrapNone/>
                      <wp:docPr id="61" name="61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5151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CB7D0D3" w14:textId="64AAC35B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Relave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1 Cuadro de texto" o:spid="_x0000_s1034" type="#_x0000_t202" style="position:absolute;left:0;text-align:left;margin-left:76.55pt;margin-top:86.7pt;width:51.3pt;height:19.4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" fillcolor="white [3201]" strokeweight=".5pt">
                      <v:textbox>
                        <w:txbxContent>
                          <w:p w14:paraId="5CB7D0D3" w14:textId="64AAC35B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Relave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6F9F276E" wp14:editId="61CF902C">
                      <wp:simplePos x="0" y="0"/>
                      <wp:positionH relativeFrom="column">
                        <wp:posOffset>2881630</wp:posOffset>
                      </wp:positionH>
                      <wp:positionV relativeFrom="paragraph">
                        <wp:posOffset>1921510</wp:posOffset>
                      </wp:positionV>
                      <wp:extent cx="731520" cy="246380"/>
                      <wp:effectExtent l="0" t="0" r="11430" b="20320"/>
                      <wp:wrapNone/>
                      <wp:docPr id="60" name="60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1AEFE9C8" w14:textId="752A27C3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Emisario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60 Cuadro de texto" o:spid="_x0000_s1035" type="#_x0000_t202" style="position:absolute;left:0;text-align:left;margin-left:226.9pt;margin-top:151.3pt;width:57.6pt;height:19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" fillcolor="white [3201]" strokeweight=".5pt">
                      <v:textbox>
                        <w:txbxContent>
                          <w:p w14:paraId="1AEFE9C8" w14:textId="752A27C3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Emisario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10025" w:rsidRPr="00B87867">
              <w:rPr>
                <w:rFonts w:asciiTheme="minorHAnsi" w:eastAsia="Times New Roman" w:hAnsiTheme="minorHAnsi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E68728B" wp14:editId="569EB889">
                  <wp:extent cx="3166549" cy="2377440"/>
                  <wp:effectExtent l="0" t="0" r="0" b="3810"/>
                  <wp:docPr id="24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stantánea 17 (03-01-2014 17-04).png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0284" cy="2380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4445B02F" w14:textId="0F37B6D6" w:rsidR="00710025" w:rsidRPr="00937777" w:rsidRDefault="00710025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76DF9B2" wp14:editId="43AC0626">
                  <wp:extent cx="3220279" cy="2417780"/>
                  <wp:effectExtent l="0" t="0" r="0" b="1905"/>
                  <wp:docPr id="2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stantánea 19 (03-01-2014 17-10).png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9883" cy="2424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025" w:rsidRPr="00937777" w14:paraId="4F695E5C" w14:textId="77777777" w:rsidTr="00B87867">
        <w:trPr>
          <w:trHeight w:val="340"/>
          <w:jc w:val="center"/>
        </w:trPr>
        <w:tc>
          <w:tcPr>
            <w:tcW w:w="1089" w:type="pct"/>
            <w:noWrap/>
            <w:vAlign w:val="center"/>
            <w:hideMark/>
          </w:tcPr>
          <w:p w14:paraId="4161F845" w14:textId="48FF11FD" w:rsidR="00710025" w:rsidRPr="00937777" w:rsidRDefault="00710025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5</w:t>
            </w:r>
          </w:p>
        </w:tc>
        <w:tc>
          <w:tcPr>
            <w:tcW w:w="1411" w:type="pct"/>
            <w:noWrap/>
            <w:vAlign w:val="center"/>
            <w:hideMark/>
          </w:tcPr>
          <w:p w14:paraId="667E3978" w14:textId="0CAB0EB7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136F9899" w14:textId="55915995" w:rsidR="00710025" w:rsidRPr="00937777" w:rsidRDefault="00710025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6</w:t>
            </w:r>
          </w:p>
        </w:tc>
        <w:tc>
          <w:tcPr>
            <w:tcW w:w="1411" w:type="pct"/>
            <w:noWrap/>
            <w:vAlign w:val="center"/>
            <w:hideMark/>
          </w:tcPr>
          <w:p w14:paraId="3B3DDD8E" w14:textId="016EA48B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710025" w:rsidRPr="00937777" w14:paraId="7F3A0715" w14:textId="77777777" w:rsidTr="00B87867">
        <w:trPr>
          <w:trHeight w:val="357"/>
          <w:jc w:val="center"/>
        </w:trPr>
        <w:tc>
          <w:tcPr>
            <w:tcW w:w="2500" w:type="pct"/>
            <w:gridSpan w:val="2"/>
            <w:hideMark/>
          </w:tcPr>
          <w:p w14:paraId="1855DE18" w14:textId="04828765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Detalle de la descarga de relave.</w:t>
            </w:r>
          </w:p>
        </w:tc>
        <w:tc>
          <w:tcPr>
            <w:tcW w:w="2500" w:type="pct"/>
            <w:gridSpan w:val="2"/>
            <w:hideMark/>
          </w:tcPr>
          <w:p w14:paraId="3135FD0F" w14:textId="73628028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Toma de muestra con draga del equipo ROV FO II</w:t>
            </w:r>
            <w:r w:rsidR="00213862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en Punto 1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.</w:t>
            </w:r>
          </w:p>
        </w:tc>
      </w:tr>
      <w:tr w:rsidR="00710025" w:rsidRPr="00937777" w14:paraId="5230E3D7" w14:textId="77777777" w:rsidTr="00B87867">
        <w:trPr>
          <w:trHeight w:val="2793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702E9A46" w14:textId="772D02BC" w:rsidR="00710025" w:rsidRPr="00937777" w:rsidRDefault="00D3269C" w:rsidP="00A425CB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14CEE41B" wp14:editId="7D3AEB28">
                  <wp:extent cx="3230088" cy="2425147"/>
                  <wp:effectExtent l="0" t="0" r="8890" b="0"/>
                  <wp:docPr id="2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sustrato-punto-4.pn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5359" cy="2429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46E17421" w14:textId="2F5D1DAD" w:rsidR="00710025" w:rsidRPr="00937777" w:rsidRDefault="00D3269C" w:rsidP="00A425CB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22484CFE" wp14:editId="06C2E12E">
                  <wp:extent cx="3180521" cy="2387931"/>
                  <wp:effectExtent l="0" t="0" r="1270" b="0"/>
                  <wp:docPr id="26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nstantánea 15 (03-01-2014 16-57)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2702" cy="2389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025" w:rsidRPr="00937777" w14:paraId="7AF7DB3D" w14:textId="77777777" w:rsidTr="00B87867">
        <w:trPr>
          <w:trHeight w:val="300"/>
          <w:jc w:val="center"/>
        </w:trPr>
        <w:tc>
          <w:tcPr>
            <w:tcW w:w="1089" w:type="pct"/>
            <w:noWrap/>
            <w:vAlign w:val="center"/>
            <w:hideMark/>
          </w:tcPr>
          <w:p w14:paraId="38A17E61" w14:textId="175554EB" w:rsidR="00710025" w:rsidRPr="00937777" w:rsidRDefault="00710025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7</w:t>
            </w:r>
          </w:p>
        </w:tc>
        <w:tc>
          <w:tcPr>
            <w:tcW w:w="1411" w:type="pct"/>
            <w:noWrap/>
            <w:vAlign w:val="center"/>
            <w:hideMark/>
          </w:tcPr>
          <w:p w14:paraId="267A2FD3" w14:textId="7B31CE41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38896A4D" w14:textId="195F1DF3" w:rsidR="00710025" w:rsidRPr="00937777" w:rsidRDefault="00710025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8</w:t>
            </w:r>
          </w:p>
        </w:tc>
        <w:tc>
          <w:tcPr>
            <w:tcW w:w="1411" w:type="pct"/>
            <w:noWrap/>
            <w:vAlign w:val="center"/>
            <w:hideMark/>
          </w:tcPr>
          <w:p w14:paraId="0ABFCBBD" w14:textId="40C284D5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710025" w:rsidRPr="00937777" w14:paraId="56002601" w14:textId="77777777" w:rsidTr="00B87867">
        <w:trPr>
          <w:trHeight w:val="335"/>
          <w:jc w:val="center"/>
        </w:trPr>
        <w:tc>
          <w:tcPr>
            <w:tcW w:w="2500" w:type="pct"/>
            <w:gridSpan w:val="2"/>
            <w:hideMark/>
          </w:tcPr>
          <w:p w14:paraId="2682B5D3" w14:textId="0CA33BB0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Detalle de las estructuras formadas en el sustrato.</w:t>
            </w:r>
          </w:p>
        </w:tc>
        <w:tc>
          <w:tcPr>
            <w:tcW w:w="2500" w:type="pct"/>
            <w:gridSpan w:val="2"/>
            <w:hideMark/>
          </w:tcPr>
          <w:p w14:paraId="7F8615D2" w14:textId="24DB7884" w:rsidR="00710025" w:rsidRPr="00937777" w:rsidRDefault="0071002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Toma de muestra con draga del equipo ROV FO II</w:t>
            </w:r>
            <w:r w:rsidR="00213862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en Punto 4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.</w:t>
            </w:r>
          </w:p>
        </w:tc>
      </w:tr>
    </w:tbl>
    <w:p w14:paraId="34B4253A" w14:textId="77777777" w:rsidR="009B4B21" w:rsidRPr="00B87867" w:rsidRDefault="009B4B21" w:rsidP="00B87867">
      <w:pPr>
        <w:spacing w:after="0"/>
        <w:rPr>
          <w:rFonts w:asciiTheme="minorHAnsi" w:hAnsiTheme="minorHAnsi"/>
        </w:rPr>
      </w:pPr>
    </w:p>
    <w:p w14:paraId="0149F162" w14:textId="77777777" w:rsidR="009B4B21" w:rsidRPr="00B87867" w:rsidRDefault="009B4B21" w:rsidP="00B87867">
      <w:pPr>
        <w:spacing w:after="0"/>
        <w:rPr>
          <w:rFonts w:asciiTheme="minorHAnsi" w:hAnsiTheme="minorHAnsi"/>
        </w:rPr>
      </w:pPr>
    </w:p>
    <w:p w14:paraId="0CBDF028" w14:textId="77777777" w:rsidR="00B87867" w:rsidRPr="00B87867" w:rsidRDefault="00B87867" w:rsidP="00B87867">
      <w:pPr>
        <w:rPr>
          <w:rFonts w:hint="eastAsia"/>
        </w:rPr>
        <w:sectPr w:rsidR="00B87867" w:rsidRPr="00B87867" w:rsidSect="00CA71DB">
          <w:pgSz w:w="15840" w:h="12240" w:orient="landscape" w:code="1"/>
          <w:pgMar w:top="720" w:right="720" w:bottom="720" w:left="720" w:header="709" w:footer="709" w:gutter="0"/>
          <w:cols w:space="708"/>
          <w:docGrid w:linePitch="360"/>
        </w:sectPr>
      </w:pPr>
    </w:p>
    <w:p w14:paraId="005F7254" w14:textId="450388AB" w:rsidR="00637F4D" w:rsidRPr="00F3311A" w:rsidRDefault="00637F4D" w:rsidP="00F3311A">
      <w:pPr>
        <w:pStyle w:val="Ttulo3"/>
        <w:rPr>
          <w:rFonts w:asciiTheme="minorHAnsi" w:hAnsiTheme="minorHAnsi"/>
        </w:rPr>
      </w:pPr>
      <w:bookmarkStart w:id="20" w:name="_Toc379459467"/>
      <w:r w:rsidRPr="00F3311A">
        <w:rPr>
          <w:rFonts w:asciiTheme="minorHAnsi" w:hAnsiTheme="minorHAnsi" w:hint="eastAsia"/>
        </w:rPr>
        <w:t xml:space="preserve">Sector Emisario </w:t>
      </w:r>
      <w:r w:rsidRPr="00F3311A">
        <w:rPr>
          <w:rFonts w:asciiTheme="minorHAnsi" w:hAnsiTheme="minorHAnsi"/>
        </w:rPr>
        <w:t>de Emergencia</w:t>
      </w:r>
      <w:r w:rsidR="00DA7AB1" w:rsidRPr="00F3311A">
        <w:rPr>
          <w:rFonts w:asciiTheme="minorHAnsi" w:hAnsiTheme="minorHAnsi"/>
        </w:rPr>
        <w:t xml:space="preserve"> (Anclaje 4)</w:t>
      </w:r>
      <w:bookmarkEnd w:id="20"/>
    </w:p>
    <w:p w14:paraId="0464282D" w14:textId="77777777" w:rsidR="00637F4D" w:rsidRPr="00B87867" w:rsidRDefault="00637F4D" w:rsidP="00B87867">
      <w:pPr>
        <w:spacing w:after="0"/>
        <w:rPr>
          <w:rFonts w:asciiTheme="minorHAnsi" w:hAnsiTheme="minorHAnsi"/>
        </w:rPr>
      </w:pPr>
    </w:p>
    <w:tbl>
      <w:tblPr>
        <w:tblW w:w="1368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75"/>
        <w:gridCol w:w="4095"/>
        <w:gridCol w:w="3175"/>
        <w:gridCol w:w="4095"/>
      </w:tblGrid>
      <w:tr w:rsidR="00902C11" w:rsidRPr="00937777" w14:paraId="76AA8466" w14:textId="77777777" w:rsidTr="00B87867">
        <w:trPr>
          <w:trHeight w:val="251"/>
          <w:jc w:val="center"/>
        </w:trPr>
        <w:tc>
          <w:tcPr>
            <w:tcW w:w="5000" w:type="pct"/>
            <w:gridSpan w:val="4"/>
            <w:noWrap/>
            <w:vAlign w:val="center"/>
            <w:hideMark/>
          </w:tcPr>
          <w:p w14:paraId="37404B53" w14:textId="1287D68B" w:rsidR="00902C11" w:rsidRDefault="00902C11" w:rsidP="00A425CB">
            <w:pPr>
              <w:spacing w:after="0"/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</w:pPr>
            <w:r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  <w:t>Hechos Constatados</w:t>
            </w:r>
          </w:p>
          <w:p w14:paraId="1387ECEA" w14:textId="0AAD22FD" w:rsidR="00902C11" w:rsidRPr="00B87867" w:rsidRDefault="00902C11" w:rsidP="00D9618B">
            <w:pPr>
              <w:pStyle w:val="Prrafodelista"/>
              <w:numPr>
                <w:ilvl w:val="0"/>
                <w:numId w:val="6"/>
              </w:numPr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937777">
              <w:rPr>
                <w:rFonts w:asciiTheme="minorHAnsi" w:hAnsiTheme="minorHAnsi"/>
                <w:sz w:val="20"/>
                <w:szCs w:val="20"/>
              </w:rPr>
              <w:t xml:space="preserve">Se </w:t>
            </w:r>
            <w:r w:rsidR="00DA7AB1">
              <w:rPr>
                <w:rFonts w:asciiTheme="minorHAnsi" w:hAnsiTheme="minorHAnsi"/>
                <w:sz w:val="20"/>
                <w:szCs w:val="20"/>
              </w:rPr>
              <w:t>constata la presencia de una boya de demarcación</w:t>
            </w:r>
            <w:r w:rsidR="004C3B2E">
              <w:rPr>
                <w:rFonts w:asciiTheme="minorHAnsi" w:hAnsiTheme="minorHAnsi"/>
                <w:sz w:val="20"/>
                <w:szCs w:val="20"/>
              </w:rPr>
              <w:t>, cuyo fondeo se encuentra a 15,4</w:t>
            </w:r>
            <w:r w:rsidR="00735CD8">
              <w:rPr>
                <w:rFonts w:asciiTheme="minorHAnsi" w:hAnsiTheme="minorHAnsi"/>
                <w:sz w:val="20"/>
                <w:szCs w:val="20"/>
              </w:rPr>
              <w:t xml:space="preserve"> m de profundidad</w:t>
            </w:r>
            <w:r w:rsidR="007838CD">
              <w:rPr>
                <w:rFonts w:asciiTheme="minorHAnsi" w:hAnsiTheme="minorHAnsi"/>
                <w:sz w:val="20"/>
                <w:szCs w:val="20"/>
              </w:rPr>
              <w:t xml:space="preserve"> (Fotografía 9 y 10)</w:t>
            </w:r>
            <w:r w:rsidR="00735CD8">
              <w:rPr>
                <w:rFonts w:asciiTheme="minorHAnsi" w:hAnsiTheme="minorHAnsi"/>
                <w:sz w:val="20"/>
                <w:szCs w:val="20"/>
              </w:rPr>
              <w:t>.</w:t>
            </w:r>
            <w:r w:rsidR="004C3B2E">
              <w:rPr>
                <w:rFonts w:asciiTheme="minorHAnsi" w:hAnsiTheme="minorHAnsi"/>
                <w:sz w:val="20"/>
                <w:szCs w:val="20"/>
              </w:rPr>
              <w:t xml:space="preserve"> Cabe señalar que no fue posible observar la presencia de ductos o estructuras </w:t>
            </w:r>
            <w:r w:rsidR="007838CD">
              <w:rPr>
                <w:rFonts w:asciiTheme="minorHAnsi" w:hAnsiTheme="minorHAnsi"/>
                <w:sz w:val="20"/>
                <w:szCs w:val="20"/>
              </w:rPr>
              <w:t>que configuren al emisario de emergencia.</w:t>
            </w:r>
          </w:p>
          <w:p w14:paraId="35016B8D" w14:textId="1C904C2B" w:rsidR="00735CD8" w:rsidRPr="00B87867" w:rsidRDefault="00735CD8" w:rsidP="00D9618B">
            <w:pPr>
              <w:pStyle w:val="Prrafodelista"/>
              <w:numPr>
                <w:ilvl w:val="0"/>
                <w:numId w:val="6"/>
              </w:numPr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Se constata la presencia de </w:t>
            </w:r>
            <w:r w:rsidR="004C3B2E">
              <w:rPr>
                <w:rFonts w:asciiTheme="minorHAnsi" w:hAnsiTheme="minorHAnsi"/>
                <w:sz w:val="20"/>
                <w:szCs w:val="20"/>
              </w:rPr>
              <w:t xml:space="preserve">una soga </w:t>
            </w:r>
            <w:r w:rsidR="007838CD">
              <w:rPr>
                <w:rFonts w:asciiTheme="minorHAnsi" w:hAnsiTheme="minorHAnsi"/>
                <w:sz w:val="20"/>
                <w:szCs w:val="20"/>
              </w:rPr>
              <w:t xml:space="preserve">sobre </w:t>
            </w:r>
            <w:r w:rsidR="004C3B2E">
              <w:rPr>
                <w:rFonts w:asciiTheme="minorHAnsi" w:hAnsiTheme="minorHAnsi"/>
                <w:sz w:val="20"/>
                <w:szCs w:val="20"/>
              </w:rPr>
              <w:t xml:space="preserve">el suelo marino cuyo extremo se encuentra enterrado en el sustrato, </w:t>
            </w:r>
            <w:r w:rsidR="007838CD">
              <w:rPr>
                <w:rFonts w:asciiTheme="minorHAnsi" w:hAnsiTheme="minorHAnsi"/>
                <w:sz w:val="20"/>
                <w:szCs w:val="20"/>
              </w:rPr>
              <w:t xml:space="preserve">correspondiendo a un fondeo diferente al anterior, </w:t>
            </w:r>
            <w:r w:rsidR="004C3B2E">
              <w:rPr>
                <w:rFonts w:asciiTheme="minorHAnsi" w:hAnsiTheme="minorHAnsi"/>
                <w:sz w:val="20"/>
                <w:szCs w:val="20"/>
              </w:rPr>
              <w:t>se observa además la presencia de un crustáceo decápodo (Jaiba</w:t>
            </w:r>
            <w:r w:rsidR="007838CD">
              <w:rPr>
                <w:rFonts w:asciiTheme="minorHAnsi" w:hAnsiTheme="minorHAnsi"/>
                <w:sz w:val="20"/>
                <w:szCs w:val="20"/>
              </w:rPr>
              <w:t>, Fotografía 11</w:t>
            </w:r>
            <w:r w:rsidR="004C3B2E">
              <w:rPr>
                <w:rFonts w:asciiTheme="minorHAnsi" w:hAnsiTheme="minorHAnsi"/>
                <w:sz w:val="20"/>
                <w:szCs w:val="20"/>
              </w:rPr>
              <w:t>).</w:t>
            </w:r>
          </w:p>
          <w:p w14:paraId="709DF41A" w14:textId="1CAD2005" w:rsidR="004C3B2E" w:rsidRPr="00B87867" w:rsidRDefault="004C3B2E" w:rsidP="00D9618B">
            <w:pPr>
              <w:pStyle w:val="Prrafodelista"/>
              <w:numPr>
                <w:ilvl w:val="0"/>
                <w:numId w:val="6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Luego de la observación del área, s</w:t>
            </w:r>
            <w:r w:rsidRPr="00B87867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e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realizó toma de muestra </w:t>
            </w:r>
            <w:r w:rsidR="00F85BC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de sedimento 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del sustrato</w:t>
            </w:r>
            <w:r w:rsidR="007838CD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en el P</w:t>
            </w:r>
            <w:r w:rsidR="00F85BC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unto 2, a una profundidad de 16,5 m</w:t>
            </w:r>
            <w:r w:rsidR="007838CD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(Fotografía 12)</w:t>
            </w:r>
            <w:r w:rsidR="00F85BC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.</w:t>
            </w:r>
            <w:r w:rsidRPr="00B87867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</w:t>
            </w:r>
            <w:r w:rsidR="00F85BC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No se observó presencia de comunidades y organismos bentónicos, exceptuando dos (2) individuos de </w:t>
            </w:r>
            <w:r w:rsidR="00F85BC0">
              <w:rPr>
                <w:rFonts w:asciiTheme="minorHAnsi" w:hAnsiTheme="minorHAnsi"/>
                <w:sz w:val="20"/>
                <w:szCs w:val="20"/>
              </w:rPr>
              <w:t>crustáceo decápodo (Jaiba)</w:t>
            </w:r>
            <w:r w:rsidR="00F85BC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.</w:t>
            </w:r>
          </w:p>
        </w:tc>
      </w:tr>
      <w:tr w:rsidR="00902C11" w:rsidRPr="00937777" w14:paraId="32F619CF" w14:textId="77777777" w:rsidTr="00B87867">
        <w:trPr>
          <w:trHeight w:val="251"/>
          <w:jc w:val="center"/>
        </w:trPr>
        <w:tc>
          <w:tcPr>
            <w:tcW w:w="5000" w:type="pct"/>
            <w:gridSpan w:val="4"/>
            <w:noWrap/>
            <w:vAlign w:val="center"/>
          </w:tcPr>
          <w:p w14:paraId="06A6401C" w14:textId="77777777" w:rsidR="00902C11" w:rsidRPr="00937777" w:rsidRDefault="00902C11" w:rsidP="00A425CB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  <w:r w:rsidRPr="004F04EA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  <w:t>Registros</w:t>
            </w:r>
          </w:p>
        </w:tc>
      </w:tr>
      <w:tr w:rsidR="004C3B2E" w:rsidRPr="00937777" w14:paraId="691E27CE" w14:textId="77777777" w:rsidTr="00B87867">
        <w:trPr>
          <w:trHeight w:val="2805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2648F769" w14:textId="7784B08B" w:rsidR="00902C11" w:rsidRPr="00937777" w:rsidRDefault="0006563E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36B6308E" wp14:editId="19E24EF3">
                      <wp:simplePos x="0" y="0"/>
                      <wp:positionH relativeFrom="column">
                        <wp:posOffset>2774315</wp:posOffset>
                      </wp:positionH>
                      <wp:positionV relativeFrom="paragraph">
                        <wp:posOffset>582295</wp:posOffset>
                      </wp:positionV>
                      <wp:extent cx="564515" cy="246380"/>
                      <wp:effectExtent l="0" t="0" r="26035" b="20320"/>
                      <wp:wrapNone/>
                      <wp:docPr id="54" name="54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4515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68BECF3" w14:textId="77777777" w:rsidR="00D341F0" w:rsidRPr="00B87867" w:rsidRDefault="00D341F0" w:rsidP="0006563E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Boya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4 Cuadro de texto" o:spid="_x0000_s1036" type="#_x0000_t202" style="position:absolute;left:0;text-align:left;margin-left:218.45pt;margin-top:45.85pt;width:44.45pt;height:19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" fillcolor="white [3201]" strokeweight=".5pt">
                      <v:textbox>
                        <w:txbxContent>
                          <w:p w14:paraId="668BECF3" w14:textId="77777777" w:rsidR="00D341F0" w:rsidRPr="00B87867" w:rsidRDefault="00D341F0" w:rsidP="0006563E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Boya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5BC0" w:rsidRPr="00B87867">
              <w:rPr>
                <w:rFonts w:asciiTheme="minorHAnsi" w:eastAsia="Times New Roman" w:hAnsiTheme="minorHAnsi" w:hint="eastAsia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11993D46" wp14:editId="0871D2DD">
                  <wp:extent cx="3077155" cy="2310324"/>
                  <wp:effectExtent l="0" t="0" r="9525" b="0"/>
                  <wp:docPr id="34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oya.png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5513" cy="2316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58484F7C" w14:textId="3875CA65" w:rsidR="00902C11" w:rsidRPr="00937777" w:rsidRDefault="0006563E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4DDFC64F" wp14:editId="09C1D321">
                      <wp:simplePos x="0" y="0"/>
                      <wp:positionH relativeFrom="column">
                        <wp:posOffset>2395220</wp:posOffset>
                      </wp:positionH>
                      <wp:positionV relativeFrom="paragraph">
                        <wp:posOffset>1633855</wp:posOffset>
                      </wp:positionV>
                      <wp:extent cx="699135" cy="246380"/>
                      <wp:effectExtent l="0" t="0" r="24765" b="20320"/>
                      <wp:wrapNone/>
                      <wp:docPr id="55" name="55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99135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26D75D0" w14:textId="55091A32" w:rsidR="00D341F0" w:rsidRPr="00B87867" w:rsidRDefault="00D341F0" w:rsidP="0006563E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Fondeo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5 Cuadro de texto" o:spid="_x0000_s1037" type="#_x0000_t202" style="position:absolute;left:0;text-align:left;margin-left:188.6pt;margin-top:128.65pt;width:55.05pt;height:19.4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" fillcolor="white [3201]" strokeweight=".5pt">
                      <v:textbox>
                        <w:txbxContent>
                          <w:p w14:paraId="626D75D0" w14:textId="55091A32" w:rsidR="00D341F0" w:rsidRPr="00B87867" w:rsidRDefault="00D341F0" w:rsidP="0006563E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Fondeo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5BC0" w:rsidRPr="00B87867">
              <w:rPr>
                <w:rFonts w:asciiTheme="minorHAnsi" w:eastAsia="Times New Roman" w:hAnsiTheme="minorHAnsi" w:hint="eastAsia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1D1A09C9" wp14:editId="69B4A97C">
                  <wp:extent cx="3204376" cy="2405841"/>
                  <wp:effectExtent l="0" t="0" r="0" b="0"/>
                  <wp:docPr id="3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ondeo.png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6672" cy="24075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BC0" w:rsidRPr="00937777" w14:paraId="51FCADC4" w14:textId="77777777" w:rsidTr="00B87867">
        <w:trPr>
          <w:trHeight w:val="340"/>
          <w:jc w:val="center"/>
        </w:trPr>
        <w:tc>
          <w:tcPr>
            <w:tcW w:w="1089" w:type="pct"/>
            <w:noWrap/>
            <w:vAlign w:val="center"/>
            <w:hideMark/>
          </w:tcPr>
          <w:p w14:paraId="44E9E8EC" w14:textId="0263A2D7" w:rsidR="00902C11" w:rsidRPr="00937777" w:rsidRDefault="00902C11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</w:t>
            </w:r>
            <w:r w:rsidR="00F85BC0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9</w:t>
            </w:r>
          </w:p>
        </w:tc>
        <w:tc>
          <w:tcPr>
            <w:tcW w:w="1411" w:type="pct"/>
            <w:noWrap/>
            <w:vAlign w:val="center"/>
            <w:hideMark/>
          </w:tcPr>
          <w:p w14:paraId="5C996C77" w14:textId="29CE618A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04E2FD0E" w14:textId="436ABF70" w:rsidR="00902C11" w:rsidRPr="00937777" w:rsidRDefault="00902C11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</w:t>
            </w:r>
            <w:r w:rsidR="00F85BC0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10</w:t>
            </w:r>
          </w:p>
        </w:tc>
        <w:tc>
          <w:tcPr>
            <w:tcW w:w="1411" w:type="pct"/>
            <w:noWrap/>
            <w:vAlign w:val="center"/>
            <w:hideMark/>
          </w:tcPr>
          <w:p w14:paraId="1312C42D" w14:textId="6D80A473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4C3B2E" w:rsidRPr="00937777" w14:paraId="402B8637" w14:textId="77777777" w:rsidTr="00B87867">
        <w:trPr>
          <w:trHeight w:val="260"/>
          <w:jc w:val="center"/>
        </w:trPr>
        <w:tc>
          <w:tcPr>
            <w:tcW w:w="2500" w:type="pct"/>
            <w:gridSpan w:val="2"/>
            <w:hideMark/>
          </w:tcPr>
          <w:p w14:paraId="65A3139D" w14:textId="4B6D4898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</w:t>
            </w:r>
            <w:proofErr w:type="gramStart"/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Detalle</w:t>
            </w:r>
            <w:proofErr w:type="gramEnd"/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de boya de demarcación.</w:t>
            </w:r>
          </w:p>
        </w:tc>
        <w:tc>
          <w:tcPr>
            <w:tcW w:w="2500" w:type="pct"/>
            <w:gridSpan w:val="2"/>
            <w:hideMark/>
          </w:tcPr>
          <w:p w14:paraId="3C345EF4" w14:textId="001BF406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Detalle del fondeo que se encuentra cubierto por sedimento.</w:t>
            </w:r>
          </w:p>
        </w:tc>
      </w:tr>
      <w:tr w:rsidR="004C3B2E" w:rsidRPr="00937777" w14:paraId="35713A39" w14:textId="77777777" w:rsidTr="00B87867">
        <w:trPr>
          <w:trHeight w:val="2793"/>
          <w:jc w:val="center"/>
        </w:trPr>
        <w:tc>
          <w:tcPr>
            <w:tcW w:w="2500" w:type="pct"/>
            <w:gridSpan w:val="2"/>
            <w:noWrap/>
            <w:vAlign w:val="center"/>
            <w:hideMark/>
          </w:tcPr>
          <w:p w14:paraId="60C8C212" w14:textId="3D964F5D" w:rsidR="00902C11" w:rsidRPr="00937777" w:rsidRDefault="0006563E" w:rsidP="00A425CB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A6F6CAA" wp14:editId="67CAC13A">
                      <wp:simplePos x="0" y="0"/>
                      <wp:positionH relativeFrom="column">
                        <wp:posOffset>2045335</wp:posOffset>
                      </wp:positionH>
                      <wp:positionV relativeFrom="paragraph">
                        <wp:posOffset>903605</wp:posOffset>
                      </wp:positionV>
                      <wp:extent cx="564515" cy="246380"/>
                      <wp:effectExtent l="0" t="0" r="26035" b="20320"/>
                      <wp:wrapNone/>
                      <wp:docPr id="52" name="52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564515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F041C4C" w14:textId="7404FA4E" w:rsidR="00D341F0" w:rsidRPr="00B87867" w:rsidRDefault="00D341F0" w:rsidP="0006563E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Soga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2 Cuadro de texto" o:spid="_x0000_s1038" type="#_x0000_t202" style="position:absolute;left:0;text-align:left;margin-left:161.05pt;margin-top:71.15pt;width:44.45pt;height:19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" fillcolor="white [3201]" strokeweight=".5pt">
                      <v:textbox>
                        <w:txbxContent>
                          <w:p w14:paraId="0F041C4C" w14:textId="7404FA4E" w:rsidR="00D341F0" w:rsidRPr="00B87867" w:rsidRDefault="00D341F0" w:rsidP="0006563E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Soga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0A7749FD" wp14:editId="2DA45904">
                      <wp:simplePos x="0" y="0"/>
                      <wp:positionH relativeFrom="column">
                        <wp:posOffset>1935480</wp:posOffset>
                      </wp:positionH>
                      <wp:positionV relativeFrom="paragraph">
                        <wp:posOffset>1858010</wp:posOffset>
                      </wp:positionV>
                      <wp:extent cx="802640" cy="246380"/>
                      <wp:effectExtent l="0" t="0" r="16510" b="20320"/>
                      <wp:wrapNone/>
                      <wp:docPr id="51" name="51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264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153CF7" w14:textId="77777777" w:rsidR="00D341F0" w:rsidRPr="00B87867" w:rsidRDefault="00D341F0" w:rsidP="0006563E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Theme="minorHAnsi" w:hAnsiTheme="minorHAnsi"/>
                                    </w:rPr>
                                    <w:t>Decápodoa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1 Cuadro de texto" o:spid="_x0000_s1039" type="#_x0000_t202" style="position:absolute;left:0;text-align:left;margin-left:152.4pt;margin-top:146.3pt;width:63.2pt;height:19.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" fillcolor="white [3201]" strokeweight=".5pt">
                      <v:textbox>
                        <w:txbxContent>
                          <w:p w14:paraId="7D153CF7" w14:textId="77777777" w:rsidR="00D341F0" w:rsidRPr="00B87867" w:rsidRDefault="00D341F0" w:rsidP="0006563E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</w:rPr>
                              <w:t>Decápodoa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85BC0" w:rsidRPr="00B87867">
              <w:rPr>
                <w:rFonts w:asciiTheme="minorHAnsi" w:eastAsia="Times New Roman" w:hAnsiTheme="minorHAnsi" w:hint="eastAsia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314E23FC" wp14:editId="044A3655">
                  <wp:extent cx="3514476" cy="2638664"/>
                  <wp:effectExtent l="0" t="0" r="0" b="0"/>
                  <wp:docPr id="36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iba_2.png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14606" cy="2638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noWrap/>
            <w:vAlign w:val="center"/>
            <w:hideMark/>
          </w:tcPr>
          <w:p w14:paraId="10CA216E" w14:textId="6CCBC1CD" w:rsidR="00902C11" w:rsidRPr="00937777" w:rsidRDefault="00F85BC0" w:rsidP="00A425CB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 w:hint="eastAsia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5FD6BE4C" wp14:editId="4E4FC8B9">
                  <wp:extent cx="3482671" cy="2614784"/>
                  <wp:effectExtent l="0" t="0" r="3810" b="0"/>
                  <wp:docPr id="3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uestreo-e-emergencia.png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4554" cy="2623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5BC0" w:rsidRPr="00937777" w14:paraId="21646F7B" w14:textId="77777777" w:rsidTr="00B87867">
        <w:trPr>
          <w:trHeight w:val="300"/>
          <w:jc w:val="center"/>
        </w:trPr>
        <w:tc>
          <w:tcPr>
            <w:tcW w:w="1089" w:type="pct"/>
            <w:noWrap/>
            <w:vAlign w:val="center"/>
            <w:hideMark/>
          </w:tcPr>
          <w:p w14:paraId="53D37E90" w14:textId="713F0168" w:rsidR="00902C11" w:rsidRPr="00937777" w:rsidRDefault="00902C11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</w:t>
            </w:r>
            <w:r w:rsidR="00F85BC0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11</w:t>
            </w:r>
          </w:p>
        </w:tc>
        <w:tc>
          <w:tcPr>
            <w:tcW w:w="1411" w:type="pct"/>
            <w:noWrap/>
            <w:vAlign w:val="center"/>
            <w:hideMark/>
          </w:tcPr>
          <w:p w14:paraId="73AB3CB1" w14:textId="2BE7107E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noWrap/>
            <w:vAlign w:val="center"/>
            <w:hideMark/>
          </w:tcPr>
          <w:p w14:paraId="0B443F1A" w14:textId="1925DBD5" w:rsidR="00902C11" w:rsidRPr="00937777" w:rsidRDefault="00902C11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</w:t>
            </w:r>
            <w:r w:rsidR="00F85BC0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12</w:t>
            </w:r>
          </w:p>
        </w:tc>
        <w:tc>
          <w:tcPr>
            <w:tcW w:w="1411" w:type="pct"/>
            <w:noWrap/>
            <w:vAlign w:val="center"/>
            <w:hideMark/>
          </w:tcPr>
          <w:p w14:paraId="54357208" w14:textId="5A7085EB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4C3B2E" w:rsidRPr="00937777" w14:paraId="0D6B61AA" w14:textId="77777777" w:rsidTr="00B87867">
        <w:trPr>
          <w:trHeight w:val="359"/>
          <w:jc w:val="center"/>
        </w:trPr>
        <w:tc>
          <w:tcPr>
            <w:tcW w:w="2500" w:type="pct"/>
            <w:gridSpan w:val="2"/>
            <w:hideMark/>
          </w:tcPr>
          <w:p w14:paraId="25157B9B" w14:textId="3CA054A8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Soga cuyo extremo se encuentra cubierto por sedimento.</w:t>
            </w:r>
          </w:p>
        </w:tc>
        <w:tc>
          <w:tcPr>
            <w:tcW w:w="2500" w:type="pct"/>
            <w:gridSpan w:val="2"/>
            <w:hideMark/>
          </w:tcPr>
          <w:p w14:paraId="4433AC72" w14:textId="479BF762" w:rsidR="00902C11" w:rsidRPr="00937777" w:rsidRDefault="00902C11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Toma de muestra con draga del equipo ROV FO II.</w:t>
            </w:r>
          </w:p>
        </w:tc>
      </w:tr>
    </w:tbl>
    <w:p w14:paraId="0FA61DF6" w14:textId="77777777" w:rsidR="00F85BC0" w:rsidRDefault="00F85BC0" w:rsidP="00637F4D">
      <w:pPr>
        <w:spacing w:after="0"/>
        <w:rPr>
          <w:rFonts w:asciiTheme="minorHAnsi" w:hAnsiTheme="minorHAnsi"/>
        </w:rPr>
      </w:pPr>
    </w:p>
    <w:p w14:paraId="66982E52" w14:textId="77777777" w:rsidR="00F85BC0" w:rsidRDefault="00F85BC0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7735F14D" w14:textId="5083E493" w:rsidR="00F85BC0" w:rsidRPr="00F3311A" w:rsidRDefault="00F85BC0" w:rsidP="00F3311A">
      <w:pPr>
        <w:pStyle w:val="Ttulo3"/>
        <w:rPr>
          <w:rFonts w:asciiTheme="minorHAnsi" w:hAnsiTheme="minorHAnsi"/>
        </w:rPr>
      </w:pPr>
      <w:bookmarkStart w:id="21" w:name="_Toc379459468"/>
      <w:r w:rsidRPr="00F3311A">
        <w:rPr>
          <w:rFonts w:asciiTheme="minorHAnsi" w:hAnsiTheme="minorHAnsi" w:hint="eastAsia"/>
        </w:rPr>
        <w:t>Sector E</w:t>
      </w:r>
      <w:r w:rsidRPr="00F3311A">
        <w:rPr>
          <w:rFonts w:asciiTheme="minorHAnsi" w:hAnsiTheme="minorHAnsi"/>
        </w:rPr>
        <w:t xml:space="preserve">nsenada </w:t>
      </w:r>
      <w:proofErr w:type="spellStart"/>
      <w:r w:rsidR="00610A40" w:rsidRPr="00F3311A">
        <w:rPr>
          <w:rFonts w:asciiTheme="minorHAnsi" w:hAnsiTheme="minorHAnsi"/>
        </w:rPr>
        <w:t>Chapaco</w:t>
      </w:r>
      <w:proofErr w:type="spellEnd"/>
      <w:r w:rsidR="00610A40" w:rsidRPr="00F3311A">
        <w:rPr>
          <w:rFonts w:asciiTheme="minorHAnsi" w:hAnsiTheme="minorHAnsi"/>
        </w:rPr>
        <w:t xml:space="preserve"> </w:t>
      </w:r>
      <w:r w:rsidRPr="00F3311A">
        <w:rPr>
          <w:rFonts w:asciiTheme="minorHAnsi" w:hAnsiTheme="minorHAnsi"/>
        </w:rPr>
        <w:t>Sur (Anclaje 5)</w:t>
      </w:r>
      <w:bookmarkEnd w:id="21"/>
    </w:p>
    <w:p w14:paraId="6B771E4A" w14:textId="77777777" w:rsidR="00F85BC0" w:rsidRPr="00937777" w:rsidRDefault="00F85BC0" w:rsidP="00F85BC0">
      <w:pPr>
        <w:spacing w:after="0"/>
        <w:rPr>
          <w:rFonts w:asciiTheme="minorHAnsi" w:hAnsiTheme="minorHAnsi"/>
        </w:rPr>
      </w:pPr>
    </w:p>
    <w:tbl>
      <w:tblPr>
        <w:tblW w:w="145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140"/>
        <w:gridCol w:w="562"/>
        <w:gridCol w:w="3585"/>
        <w:gridCol w:w="3138"/>
        <w:gridCol w:w="533"/>
        <w:gridCol w:w="3582"/>
      </w:tblGrid>
      <w:tr w:rsidR="00F85BC0" w:rsidRPr="00937777" w14:paraId="6BB848B7" w14:textId="77777777" w:rsidTr="00B87867">
        <w:trPr>
          <w:trHeight w:val="251"/>
          <w:jc w:val="center"/>
        </w:trPr>
        <w:tc>
          <w:tcPr>
            <w:tcW w:w="5000" w:type="pct"/>
            <w:gridSpan w:val="6"/>
            <w:noWrap/>
            <w:vAlign w:val="center"/>
            <w:hideMark/>
          </w:tcPr>
          <w:p w14:paraId="53D1FEE2" w14:textId="77777777" w:rsidR="00F85BC0" w:rsidRDefault="00F85BC0" w:rsidP="00A425CB">
            <w:pPr>
              <w:spacing w:after="0"/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</w:pPr>
            <w:r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  <w:t>Hechos Constatados</w:t>
            </w:r>
          </w:p>
          <w:p w14:paraId="06FDCDC6" w14:textId="1C4751EE" w:rsidR="00F85BC0" w:rsidRDefault="00F85BC0" w:rsidP="00D9618B">
            <w:pPr>
              <w:pStyle w:val="Prrafodelista"/>
              <w:numPr>
                <w:ilvl w:val="0"/>
                <w:numId w:val="7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 w:rsidRPr="00937777">
              <w:rPr>
                <w:rFonts w:asciiTheme="minorHAnsi" w:hAnsiTheme="minorHAnsi"/>
                <w:sz w:val="20"/>
                <w:szCs w:val="20"/>
              </w:rPr>
              <w:t xml:space="preserve">Se </w:t>
            </w:r>
            <w:r>
              <w:rPr>
                <w:rFonts w:asciiTheme="minorHAnsi" w:hAnsiTheme="minorHAnsi"/>
                <w:sz w:val="20"/>
                <w:szCs w:val="20"/>
              </w:rPr>
              <w:t>cons</w:t>
            </w:r>
            <w:r w:rsidR="00167144">
              <w:rPr>
                <w:rFonts w:asciiTheme="minorHAnsi" w:hAnsiTheme="minorHAnsi"/>
                <w:sz w:val="20"/>
                <w:szCs w:val="20"/>
              </w:rPr>
              <w:t xml:space="preserve">tata la presencia de comunidades de algas </w:t>
            </w:r>
            <w:proofErr w:type="spellStart"/>
            <w:r w:rsidR="00167144">
              <w:rPr>
                <w:rFonts w:asciiTheme="minorHAnsi" w:hAnsiTheme="minorHAnsi"/>
                <w:sz w:val="20"/>
                <w:szCs w:val="20"/>
              </w:rPr>
              <w:t>rodófitas</w:t>
            </w:r>
            <w:proofErr w:type="spellEnd"/>
            <w:r w:rsidR="00167144">
              <w:rPr>
                <w:rFonts w:asciiTheme="minorHAnsi" w:hAnsiTheme="minorHAnsi"/>
                <w:sz w:val="20"/>
                <w:szCs w:val="20"/>
              </w:rPr>
              <w:t xml:space="preserve"> (rojas) y </w:t>
            </w:r>
            <w:proofErr w:type="spellStart"/>
            <w:r w:rsidR="00167144">
              <w:rPr>
                <w:rFonts w:asciiTheme="minorHAnsi" w:hAnsiTheme="minorHAnsi"/>
                <w:sz w:val="20"/>
                <w:szCs w:val="20"/>
              </w:rPr>
              <w:t>feófitas</w:t>
            </w:r>
            <w:proofErr w:type="spellEnd"/>
            <w:r w:rsidR="00167144">
              <w:rPr>
                <w:rFonts w:asciiTheme="minorHAnsi" w:hAnsiTheme="minorHAnsi"/>
                <w:sz w:val="20"/>
                <w:szCs w:val="20"/>
              </w:rPr>
              <w:t xml:space="preserve"> (pardas)</w:t>
            </w:r>
            <w:r w:rsidR="005F1776">
              <w:rPr>
                <w:rFonts w:asciiTheme="minorHAnsi" w:hAnsiTheme="minorHAnsi"/>
                <w:sz w:val="20"/>
                <w:szCs w:val="20"/>
              </w:rPr>
              <w:t>, las cuales se presentan como parches y asociaciones (Fotografía 13).</w:t>
            </w:r>
          </w:p>
          <w:p w14:paraId="1220B3E1" w14:textId="110773B7" w:rsidR="00F85BC0" w:rsidRPr="00B87867" w:rsidRDefault="005F1776" w:rsidP="00D9618B">
            <w:pPr>
              <w:pStyle w:val="Prrafodelista"/>
              <w:numPr>
                <w:ilvl w:val="0"/>
                <w:numId w:val="7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Se constata la presencia de </w:t>
            </w:r>
            <w:r>
              <w:rPr>
                <w:rFonts w:asciiTheme="minorHAnsi" w:hAnsiTheme="minorHAnsi"/>
                <w:sz w:val="20"/>
                <w:szCs w:val="20"/>
              </w:rPr>
              <w:t>crustáceo decápodo (Jaiba</w:t>
            </w:r>
            <w:r w:rsidR="006339D6">
              <w:rPr>
                <w:rFonts w:asciiTheme="minorHAnsi" w:hAnsiTheme="minorHAnsi"/>
                <w:sz w:val="20"/>
                <w:szCs w:val="20"/>
              </w:rPr>
              <w:t>, Fotografía 14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) y de poblaciones de crustáceos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pagúridos</w:t>
            </w:r>
            <w:proofErr w:type="spellEnd"/>
            <w:r>
              <w:rPr>
                <w:rFonts w:asciiTheme="minorHAnsi" w:hAnsiTheme="minorHAnsi"/>
                <w:sz w:val="20"/>
                <w:szCs w:val="20"/>
              </w:rPr>
              <w:t xml:space="preserve"> </w:t>
            </w:r>
            <w:r w:rsidR="00241F85">
              <w:rPr>
                <w:rFonts w:asciiTheme="minorHAnsi" w:hAnsiTheme="minorHAnsi"/>
                <w:sz w:val="20"/>
                <w:szCs w:val="20"/>
              </w:rPr>
              <w:t xml:space="preserve">(cangrejo ermitaño) 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que habitan conchas de moluscos de la familia </w:t>
            </w:r>
            <w:proofErr w:type="spellStart"/>
            <w:r>
              <w:rPr>
                <w:rFonts w:asciiTheme="minorHAnsi" w:hAnsiTheme="minorHAnsi"/>
                <w:sz w:val="20"/>
                <w:szCs w:val="20"/>
              </w:rPr>
              <w:t>Littorinidea</w:t>
            </w:r>
            <w:proofErr w:type="spellEnd"/>
            <w:r w:rsidR="0006563E">
              <w:rPr>
                <w:rFonts w:asciiTheme="minorHAnsi" w:hAnsiTheme="minorHAnsi"/>
                <w:sz w:val="20"/>
                <w:szCs w:val="20"/>
              </w:rPr>
              <w:t xml:space="preserve"> (Fotografía 15)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. </w:t>
            </w:r>
          </w:p>
          <w:p w14:paraId="65904BC9" w14:textId="35707A9B" w:rsidR="006339D6" w:rsidRPr="00937777" w:rsidRDefault="006339D6" w:rsidP="00D9618B">
            <w:pPr>
              <w:pStyle w:val="Prrafodelista"/>
              <w:numPr>
                <w:ilvl w:val="0"/>
                <w:numId w:val="7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Se realizó la toma de</w:t>
            </w:r>
            <w:r w:rsidR="00241F85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muestra </w:t>
            </w:r>
            <w:r w:rsidR="00241F85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de sedimento, 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en el </w:t>
            </w:r>
            <w:r w:rsidR="00C2180F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P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unto 3 </w:t>
            </w:r>
            <w:r w:rsidR="00241F85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a una profundidad de 23,5 m</w:t>
            </w:r>
            <w:r w:rsidR="0043087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(Fotografía 16)</w:t>
            </w:r>
            <w:r w:rsidR="00241F85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.</w:t>
            </w:r>
            <w:r w:rsidR="00A5414B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Una vez recolectada la muestra se comprobó la existencia de </w:t>
            </w:r>
            <w:r w:rsidR="00A5414B">
              <w:rPr>
                <w:rFonts w:asciiTheme="minorHAnsi" w:hAnsiTheme="minorHAnsi"/>
                <w:sz w:val="20"/>
                <w:szCs w:val="20"/>
              </w:rPr>
              <w:t xml:space="preserve">crustáceos </w:t>
            </w:r>
            <w:proofErr w:type="spellStart"/>
            <w:r w:rsidR="00A5414B">
              <w:rPr>
                <w:rFonts w:asciiTheme="minorHAnsi" w:hAnsiTheme="minorHAnsi"/>
                <w:sz w:val="20"/>
                <w:szCs w:val="20"/>
              </w:rPr>
              <w:t>pagúridos</w:t>
            </w:r>
            <w:proofErr w:type="spellEnd"/>
            <w:r w:rsidR="00A5414B">
              <w:rPr>
                <w:rFonts w:asciiTheme="minorHAnsi" w:hAnsiTheme="minorHAnsi"/>
                <w:sz w:val="20"/>
                <w:szCs w:val="20"/>
              </w:rPr>
              <w:t xml:space="preserve"> (Fotografías 17 y 18).</w:t>
            </w:r>
          </w:p>
        </w:tc>
      </w:tr>
      <w:tr w:rsidR="00F85BC0" w:rsidRPr="00937777" w14:paraId="4FBCE615" w14:textId="77777777" w:rsidTr="00B87867">
        <w:trPr>
          <w:trHeight w:val="251"/>
          <w:jc w:val="center"/>
        </w:trPr>
        <w:tc>
          <w:tcPr>
            <w:tcW w:w="5000" w:type="pct"/>
            <w:gridSpan w:val="6"/>
            <w:noWrap/>
            <w:vAlign w:val="center"/>
          </w:tcPr>
          <w:p w14:paraId="17CA8780" w14:textId="77777777" w:rsidR="00F85BC0" w:rsidRPr="00937777" w:rsidRDefault="00F85BC0" w:rsidP="00A425CB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  <w:r w:rsidRPr="004F04EA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  <w:t>Registros</w:t>
            </w:r>
          </w:p>
        </w:tc>
      </w:tr>
      <w:tr w:rsidR="00475D98" w:rsidRPr="00937777" w14:paraId="58A259D4" w14:textId="77777777" w:rsidTr="00B87867">
        <w:trPr>
          <w:trHeight w:val="2805"/>
          <w:jc w:val="center"/>
        </w:trPr>
        <w:tc>
          <w:tcPr>
            <w:tcW w:w="2506" w:type="pct"/>
            <w:gridSpan w:val="3"/>
            <w:noWrap/>
            <w:vAlign w:val="center"/>
            <w:hideMark/>
          </w:tcPr>
          <w:p w14:paraId="1CD39065" w14:textId="18ADD1E4" w:rsidR="00F85BC0" w:rsidRPr="00937777" w:rsidRDefault="00167144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5F59E23B" wp14:editId="0EF5AA48">
                  <wp:extent cx="3538331" cy="2656575"/>
                  <wp:effectExtent l="0" t="0" r="5080" b="0"/>
                  <wp:docPr id="4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ensenada_sur_gral+2.png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1829" cy="26592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  <w:gridSpan w:val="3"/>
            <w:noWrap/>
            <w:vAlign w:val="center"/>
            <w:hideMark/>
          </w:tcPr>
          <w:p w14:paraId="7B572138" w14:textId="2E34867E" w:rsidR="00F85BC0" w:rsidRPr="00937777" w:rsidRDefault="0006563E" w:rsidP="00A425CB">
            <w:pPr>
              <w:spacing w:after="0"/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1146D44B" wp14:editId="01386F91">
                      <wp:simplePos x="0" y="0"/>
                      <wp:positionH relativeFrom="column">
                        <wp:posOffset>2280285</wp:posOffset>
                      </wp:positionH>
                      <wp:positionV relativeFrom="paragraph">
                        <wp:posOffset>2349500</wp:posOffset>
                      </wp:positionV>
                      <wp:extent cx="802640" cy="246380"/>
                      <wp:effectExtent l="0" t="0" r="16510" b="20320"/>
                      <wp:wrapNone/>
                      <wp:docPr id="50" name="50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80264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9C3046E" w14:textId="624BE9E5" w:rsidR="00D341F0" w:rsidRPr="00B87867" w:rsidRDefault="00D341F0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proofErr w:type="spellStart"/>
                                  <w:r>
                                    <w:rPr>
                                      <w:rFonts w:asciiTheme="minorHAnsi" w:hAnsiTheme="minorHAnsi"/>
                                    </w:rPr>
                                    <w:t>Decápodoa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0 Cuadro de texto" o:spid="_x0000_s1040" type="#_x0000_t202" style="position:absolute;left:0;text-align:left;margin-left:179.55pt;margin-top:185pt;width:63.2pt;height:19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" fillcolor="white [3201]" strokeweight=".5pt">
                      <v:textbox>
                        <w:txbxContent>
                          <w:p w14:paraId="59C3046E" w14:textId="624BE9E5" w:rsidR="00D341F0" w:rsidRPr="00B87867" w:rsidRDefault="00D341F0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proofErr w:type="spellStart"/>
                            <w:r>
                              <w:rPr>
                                <w:rFonts w:asciiTheme="minorHAnsi" w:hAnsiTheme="minorHAnsi"/>
                              </w:rPr>
                              <w:t>Decápodoa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167144" w:rsidRPr="00B87867"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7BDF2203" wp14:editId="3A28CC78">
                  <wp:extent cx="3537213" cy="2655736"/>
                  <wp:effectExtent l="0" t="0" r="6350" b="0"/>
                  <wp:docPr id="44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jaiba_punto_3.png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0660" cy="26583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24BF" w:rsidRPr="00937777" w14:paraId="6359081F" w14:textId="77777777" w:rsidTr="008224BF">
        <w:trPr>
          <w:trHeight w:val="340"/>
          <w:jc w:val="center"/>
        </w:trPr>
        <w:tc>
          <w:tcPr>
            <w:tcW w:w="1084" w:type="pct"/>
            <w:noWrap/>
            <w:vAlign w:val="center"/>
            <w:hideMark/>
          </w:tcPr>
          <w:p w14:paraId="675CF6DA" w14:textId="22BC98D4" w:rsidR="00F85BC0" w:rsidRPr="00937777" w:rsidRDefault="00F85BC0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</w:t>
            </w:r>
            <w:r w:rsidR="00167144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13</w:t>
            </w:r>
          </w:p>
        </w:tc>
        <w:tc>
          <w:tcPr>
            <w:tcW w:w="1422" w:type="pct"/>
            <w:gridSpan w:val="2"/>
            <w:noWrap/>
            <w:vAlign w:val="center"/>
            <w:hideMark/>
          </w:tcPr>
          <w:p w14:paraId="7476E50E" w14:textId="46136A3E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3" w:type="pct"/>
            <w:noWrap/>
            <w:vAlign w:val="center"/>
            <w:hideMark/>
          </w:tcPr>
          <w:p w14:paraId="103E3E74" w14:textId="7F8AB61F" w:rsidR="00F85BC0" w:rsidRPr="00937777" w:rsidRDefault="00F85BC0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1</w:t>
            </w:r>
            <w:r w:rsidR="00167144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4</w:t>
            </w:r>
          </w:p>
        </w:tc>
        <w:tc>
          <w:tcPr>
            <w:tcW w:w="1412" w:type="pct"/>
            <w:gridSpan w:val="2"/>
            <w:noWrap/>
            <w:vAlign w:val="center"/>
            <w:hideMark/>
          </w:tcPr>
          <w:p w14:paraId="3EEE9F10" w14:textId="71DFA5C3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475D98" w:rsidRPr="00937777" w14:paraId="45649FAA" w14:textId="77777777" w:rsidTr="00B87867">
        <w:trPr>
          <w:trHeight w:val="260"/>
          <w:jc w:val="center"/>
        </w:trPr>
        <w:tc>
          <w:tcPr>
            <w:tcW w:w="2506" w:type="pct"/>
            <w:gridSpan w:val="3"/>
            <w:hideMark/>
          </w:tcPr>
          <w:p w14:paraId="699968E6" w14:textId="5E55AB0C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Vista general del suelo marino del sector sur de la ensenada </w:t>
            </w:r>
            <w:proofErr w:type="spellStart"/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Chapaco</w:t>
            </w:r>
            <w:proofErr w:type="spellEnd"/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.</w:t>
            </w:r>
          </w:p>
        </w:tc>
        <w:tc>
          <w:tcPr>
            <w:tcW w:w="2494" w:type="pct"/>
            <w:gridSpan w:val="3"/>
            <w:hideMark/>
          </w:tcPr>
          <w:p w14:paraId="3D5A1F04" w14:textId="2A23EF83" w:rsidR="00F85BC0" w:rsidRPr="00937777" w:rsidRDefault="00F85BC0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detalle de individuo de crustáceo decápodo y comunidades de algas.</w:t>
            </w:r>
          </w:p>
        </w:tc>
      </w:tr>
      <w:tr w:rsidR="00475D98" w:rsidRPr="00937777" w14:paraId="3F59C5D4" w14:textId="77777777" w:rsidTr="00B87867">
        <w:trPr>
          <w:trHeight w:val="2793"/>
          <w:jc w:val="center"/>
        </w:trPr>
        <w:tc>
          <w:tcPr>
            <w:tcW w:w="2506" w:type="pct"/>
            <w:gridSpan w:val="3"/>
            <w:noWrap/>
            <w:vAlign w:val="center"/>
            <w:hideMark/>
          </w:tcPr>
          <w:p w14:paraId="404E13FA" w14:textId="237B2098" w:rsidR="00F85BC0" w:rsidRPr="00937777" w:rsidRDefault="00167144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13D0A2A1" wp14:editId="621BDAAA">
                  <wp:extent cx="3281283" cy="2463584"/>
                  <wp:effectExtent l="0" t="0" r="0" b="0"/>
                  <wp:docPr id="45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arches.png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85979" cy="2467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563E">
              <w:rPr>
                <w:rFonts w:asciiTheme="minorHAnsi" w:hAnsiTheme="minorHAnsi"/>
                <w:noProof/>
                <w:lang w:eastAsia="es-CL"/>
              </w:rPr>
              <w:t xml:space="preserve"> </w:t>
            </w:r>
          </w:p>
        </w:tc>
        <w:tc>
          <w:tcPr>
            <w:tcW w:w="2494" w:type="pct"/>
            <w:gridSpan w:val="3"/>
            <w:noWrap/>
            <w:vAlign w:val="center"/>
            <w:hideMark/>
          </w:tcPr>
          <w:p w14:paraId="0E6121C9" w14:textId="4EA87723" w:rsidR="00F85BC0" w:rsidRPr="00937777" w:rsidRDefault="00167144" w:rsidP="00A425CB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360047A3" wp14:editId="7F4049E0">
                  <wp:extent cx="3238921" cy="2431777"/>
                  <wp:effectExtent l="0" t="0" r="0" b="6985"/>
                  <wp:docPr id="46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muestra_punto3.png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756" cy="24331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06563E">
              <w:rPr>
                <w:rFonts w:asciiTheme="minorHAnsi" w:hAnsiTheme="minorHAnsi"/>
                <w:noProof/>
                <w:lang w:eastAsia="es-CL"/>
              </w:rPr>
              <w:t xml:space="preserve"> </w:t>
            </w:r>
          </w:p>
        </w:tc>
      </w:tr>
      <w:tr w:rsidR="008224BF" w:rsidRPr="00937777" w14:paraId="43AC9AA6" w14:textId="77777777" w:rsidTr="008224BF">
        <w:trPr>
          <w:trHeight w:val="300"/>
          <w:jc w:val="center"/>
        </w:trPr>
        <w:tc>
          <w:tcPr>
            <w:tcW w:w="1084" w:type="pct"/>
            <w:noWrap/>
            <w:vAlign w:val="center"/>
            <w:hideMark/>
          </w:tcPr>
          <w:p w14:paraId="72073D7D" w14:textId="64DC62F2" w:rsidR="00F85BC0" w:rsidRPr="00937777" w:rsidRDefault="00F85BC0" w:rsidP="00A425CB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1</w:t>
            </w:r>
            <w:r w:rsidR="00167144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5</w:t>
            </w:r>
          </w:p>
        </w:tc>
        <w:tc>
          <w:tcPr>
            <w:tcW w:w="1422" w:type="pct"/>
            <w:gridSpan w:val="2"/>
            <w:noWrap/>
            <w:vAlign w:val="center"/>
            <w:hideMark/>
          </w:tcPr>
          <w:p w14:paraId="1ACEDEB2" w14:textId="07042BDD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3" w:type="pct"/>
            <w:noWrap/>
            <w:vAlign w:val="center"/>
            <w:hideMark/>
          </w:tcPr>
          <w:p w14:paraId="0D4216ED" w14:textId="4AB7CD04" w:rsidR="00F85BC0" w:rsidRPr="00937777" w:rsidRDefault="00F85BC0" w:rsidP="00A425CB">
            <w:pPr>
              <w:pStyle w:val="Epgrafe"/>
              <w:spacing w:after="0"/>
              <w:rPr>
                <w:rFonts w:asciiTheme="minorHAnsi" w:hAnsiTheme="minorHAnsi"/>
                <w:color w:val="auto"/>
                <w:sz w:val="20"/>
                <w:szCs w:val="20"/>
                <w:lang w:val="es-ES" w:eastAsia="en-US"/>
              </w:rPr>
            </w:pPr>
            <w:r w:rsidRPr="00937777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Fotografía</w:t>
            </w:r>
            <w:r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 xml:space="preserve"> 1</w:t>
            </w:r>
            <w:r w:rsidR="00167144">
              <w:rPr>
                <w:rFonts w:asciiTheme="minorHAnsi" w:hAnsiTheme="minorHAnsi"/>
                <w:color w:val="auto"/>
                <w:sz w:val="20"/>
                <w:szCs w:val="20"/>
                <w:lang w:val="es-ES"/>
              </w:rPr>
              <w:t>6</w:t>
            </w:r>
          </w:p>
        </w:tc>
        <w:tc>
          <w:tcPr>
            <w:tcW w:w="1412" w:type="pct"/>
            <w:gridSpan w:val="2"/>
            <w:noWrap/>
            <w:vAlign w:val="center"/>
            <w:hideMark/>
          </w:tcPr>
          <w:p w14:paraId="3B7647C8" w14:textId="107F8453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Fecha 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241F85"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6339D6" w:rsidRPr="00937777" w14:paraId="49F09F60" w14:textId="77777777" w:rsidTr="00B87867">
        <w:trPr>
          <w:trHeight w:val="359"/>
          <w:jc w:val="center"/>
        </w:trPr>
        <w:tc>
          <w:tcPr>
            <w:tcW w:w="2506" w:type="pct"/>
            <w:gridSpan w:val="3"/>
            <w:hideMark/>
          </w:tcPr>
          <w:p w14:paraId="4FB5A7B9" w14:textId="696EF603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Vista general de comunidad bentónicas. Se observan conchas y algas.</w:t>
            </w:r>
            <w:r w:rsidR="0042240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En el video se aprecian que las conchas se mueven </w:t>
            </w:r>
            <w:r w:rsidR="00AF12B3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correspondiendo</w:t>
            </w:r>
            <w:r w:rsidR="0042240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a </w:t>
            </w:r>
            <w:r w:rsidR="0042240E" w:rsidRPr="007809EF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crustáceo</w:t>
            </w:r>
            <w:r w:rsidR="00AF12B3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s</w:t>
            </w:r>
            <w:r w:rsidR="0042240E" w:rsidRPr="007809EF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proofErr w:type="spellStart"/>
            <w:r w:rsidR="0042240E" w:rsidRPr="007809EF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pagúrido</w:t>
            </w:r>
            <w:r w:rsidR="0042240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s</w:t>
            </w:r>
            <w:proofErr w:type="spellEnd"/>
            <w:r w:rsidR="0042240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.</w:t>
            </w:r>
          </w:p>
        </w:tc>
        <w:tc>
          <w:tcPr>
            <w:tcW w:w="2494" w:type="pct"/>
            <w:gridSpan w:val="3"/>
            <w:hideMark/>
          </w:tcPr>
          <w:p w14:paraId="06F040BF" w14:textId="20A5C284" w:rsidR="00F85BC0" w:rsidRPr="00937777" w:rsidRDefault="00F85BC0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A5414B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Toma de muestra con draga del equipo ROV FO II.</w:t>
            </w:r>
          </w:p>
        </w:tc>
      </w:tr>
      <w:tr w:rsidR="0006563E" w:rsidRPr="00937777" w14:paraId="28D483D2" w14:textId="77777777" w:rsidTr="00B87867">
        <w:trPr>
          <w:trHeight w:val="2889"/>
          <w:jc w:val="center"/>
        </w:trPr>
        <w:tc>
          <w:tcPr>
            <w:tcW w:w="2506" w:type="pct"/>
            <w:gridSpan w:val="3"/>
          </w:tcPr>
          <w:p w14:paraId="72556A97" w14:textId="0F81C707" w:rsidR="0006563E" w:rsidRPr="00937777" w:rsidRDefault="00A5414B" w:rsidP="00B87867">
            <w:pPr>
              <w:spacing w:after="0"/>
              <w:jc w:val="center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eastAsia="Times New Roman" w:hAnsiTheme="minorHAnsi" w:hint="eastAsia"/>
                <w:b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40B26D71" wp14:editId="11D00306">
                  <wp:extent cx="2019055" cy="2472855"/>
                  <wp:effectExtent l="0" t="0" r="635" b="3810"/>
                  <wp:docPr id="7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136.JPG"/>
                          <pic:cNvPicPr/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21746" cy="24761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94" w:type="pct"/>
            <w:gridSpan w:val="3"/>
          </w:tcPr>
          <w:p w14:paraId="51E71319" w14:textId="00BD0C26" w:rsidR="0006563E" w:rsidRPr="00937777" w:rsidRDefault="00A5414B" w:rsidP="00B87867">
            <w:pPr>
              <w:spacing w:after="0"/>
              <w:jc w:val="center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7B202A4E" wp14:editId="7205507C">
                      <wp:simplePos x="0" y="0"/>
                      <wp:positionH relativeFrom="column">
                        <wp:posOffset>1254125</wp:posOffset>
                      </wp:positionH>
                      <wp:positionV relativeFrom="paragraph">
                        <wp:posOffset>1339215</wp:posOffset>
                      </wp:positionV>
                      <wp:extent cx="731520" cy="246380"/>
                      <wp:effectExtent l="0" t="0" r="11430" b="20320"/>
                      <wp:wrapNone/>
                      <wp:docPr id="56" name="56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4BDCB382" w14:textId="30B9669F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r>
                                    <w:rPr>
                                      <w:rFonts w:asciiTheme="minorHAnsi" w:hAnsiTheme="minorHAnsi"/>
                                    </w:rPr>
                                    <w:t>Concha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6 Cuadro de texto" o:spid="_x0000_s1041" type="#_x0000_t202" style="position:absolute;left:0;text-align:left;margin-left:98.75pt;margin-top:105.45pt;width:57.6pt;height:19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" fillcolor="white [3201]" strokeweight=".5pt">
                      <v:textbox>
                        <w:txbxContent>
                          <w:p w14:paraId="4BDCB382" w14:textId="30B9669F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r>
                              <w:rPr>
                                <w:rFonts w:asciiTheme="minorHAnsi" w:hAnsiTheme="minorHAnsi"/>
                              </w:rPr>
                              <w:t>Concha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3EBE3F17" wp14:editId="3EF5AD47">
                      <wp:simplePos x="0" y="0"/>
                      <wp:positionH relativeFrom="column">
                        <wp:posOffset>2310765</wp:posOffset>
                      </wp:positionH>
                      <wp:positionV relativeFrom="paragraph">
                        <wp:posOffset>407670</wp:posOffset>
                      </wp:positionV>
                      <wp:extent cx="731520" cy="246380"/>
                      <wp:effectExtent l="0" t="0" r="11430" b="20320"/>
                      <wp:wrapNone/>
                      <wp:docPr id="48" name="48 Cuadro de texto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731520" cy="246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A809862" w14:textId="77777777" w:rsidR="00D341F0" w:rsidRPr="00B87867" w:rsidRDefault="00D341F0" w:rsidP="00475D98">
                                  <w:pPr>
                                    <w:rPr>
                                      <w:rFonts w:asciiTheme="minorHAnsi" w:hAnsiTheme="minorHAnsi"/>
                                    </w:rPr>
                                  </w:pPr>
                                  <w:proofErr w:type="spellStart"/>
                                  <w:r w:rsidRPr="00B87867">
                                    <w:rPr>
                                      <w:rFonts w:asciiTheme="minorHAnsi" w:hAnsiTheme="minorHAnsi" w:hint="eastAsia"/>
                                    </w:rPr>
                                    <w:t>Pagurido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48 Cuadro de texto" o:spid="_x0000_s1042" type="#_x0000_t202" style="position:absolute;left:0;text-align:left;margin-left:181.95pt;margin-top:32.1pt;width:57.6pt;height:19.4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" fillcolor="white [3201]" strokeweight=".5pt">
                      <v:textbox>
                        <w:txbxContent>
                          <w:p w14:paraId="2A809862" w14:textId="77777777" w:rsidR="00D341F0" w:rsidRPr="00B87867" w:rsidRDefault="00D341F0" w:rsidP="00475D98">
                            <w:pPr>
                              <w:rPr>
                                <w:rFonts w:asciiTheme="minorHAnsi" w:hAnsiTheme="minorHAnsi"/>
                              </w:rPr>
                            </w:pPr>
                            <w:proofErr w:type="spellStart"/>
                            <w:r w:rsidRPr="00B87867">
                              <w:rPr>
                                <w:rFonts w:asciiTheme="minorHAnsi" w:hAnsiTheme="minorHAnsi" w:hint="eastAsia"/>
                              </w:rPr>
                              <w:t>Pagurido</w:t>
                            </w:r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37A25BBF" wp14:editId="37367365">
                      <wp:simplePos x="0" y="0"/>
                      <wp:positionH relativeFrom="column">
                        <wp:posOffset>1800225</wp:posOffset>
                      </wp:positionH>
                      <wp:positionV relativeFrom="paragraph">
                        <wp:posOffset>652780</wp:posOffset>
                      </wp:positionV>
                      <wp:extent cx="667385" cy="0"/>
                      <wp:effectExtent l="38100" t="76200" r="0" b="114300"/>
                      <wp:wrapNone/>
                      <wp:docPr id="57" name="57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66738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bg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7 Conector recto de flecha" o:spid="_x0000_s1026" type="#_x0000_t32" style="position:absolute;margin-left:141.75pt;margin-top:51.4pt;width:52.55pt;height:0;flip:x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" strokecolor="white [3212]">
                      <v:stroke endarrow="open"/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22C83BE2" wp14:editId="0A609B67">
                      <wp:simplePos x="0" y="0"/>
                      <wp:positionH relativeFrom="column">
                        <wp:posOffset>1601470</wp:posOffset>
                      </wp:positionH>
                      <wp:positionV relativeFrom="paragraph">
                        <wp:posOffset>907415</wp:posOffset>
                      </wp:positionV>
                      <wp:extent cx="309880" cy="428625"/>
                      <wp:effectExtent l="0" t="38100" r="52070" b="28575"/>
                      <wp:wrapNone/>
                      <wp:docPr id="58" name="58 Conector recto de flecha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09880" cy="4286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chemeClr val="bg1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58 Conector recto de flecha" o:spid="_x0000_s1026" type="#_x0000_t32" style="position:absolute;margin-left:126.1pt;margin-top:71.45pt;width:24.4pt;height:33.7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" strokecolor="white [3212]">
                      <v:stroke endarrow="open"/>
                    </v:shape>
                  </w:pict>
                </mc:Fallback>
              </mc:AlternateContent>
            </w:r>
            <w:r w:rsidRPr="00B87867">
              <w:rPr>
                <w:rFonts w:asciiTheme="minorHAnsi" w:hAnsiTheme="minorHAnsi" w:hint="eastAsia"/>
                <w:noProof/>
                <w:lang w:eastAsia="es-CL"/>
              </w:rPr>
              <w:drawing>
                <wp:inline distT="0" distB="0" distL="0" distR="0" wp14:anchorId="3C3EC3C5" wp14:editId="4EE931C2">
                  <wp:extent cx="3336896" cy="2472856"/>
                  <wp:effectExtent l="0" t="0" r="0" b="3810"/>
                  <wp:docPr id="47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132.JPG"/>
                          <pic:cNvPicPr/>
                        </pic:nvPicPr>
                        <pic:blipFill rotWithShape="1"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346581" cy="24800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41F85" w:rsidRPr="00937777" w14:paraId="7D2E7E50" w14:textId="77777777" w:rsidTr="00B87867">
        <w:trPr>
          <w:trHeight w:val="359"/>
          <w:jc w:val="center"/>
        </w:trPr>
        <w:tc>
          <w:tcPr>
            <w:tcW w:w="1267" w:type="pct"/>
            <w:gridSpan w:val="2"/>
            <w:vAlign w:val="center"/>
          </w:tcPr>
          <w:p w14:paraId="2B920C39" w14:textId="29A4234C" w:rsidR="00241F85" w:rsidRPr="00B87867" w:rsidRDefault="00241F85" w:rsidP="00B87867">
            <w:pPr>
              <w:spacing w:after="0"/>
              <w:rPr>
                <w:rFonts w:asciiTheme="minorHAnsi" w:hAnsiTheme="minorHAnsi"/>
                <w:b/>
                <w:noProof/>
                <w:lang w:eastAsia="es-CL"/>
              </w:rPr>
            </w:pPr>
            <w:r w:rsidRPr="00B87867">
              <w:rPr>
                <w:rFonts w:asciiTheme="minorHAnsi" w:hAnsiTheme="minorHAnsi"/>
                <w:b/>
                <w:sz w:val="20"/>
                <w:szCs w:val="20"/>
                <w:lang w:val="es-ES"/>
              </w:rPr>
              <w:t>Fotografía 1</w:t>
            </w:r>
            <w:r>
              <w:rPr>
                <w:rFonts w:asciiTheme="minorHAnsi" w:hAnsiTheme="minorHAnsi"/>
                <w:b/>
                <w:sz w:val="20"/>
                <w:szCs w:val="20"/>
                <w:lang w:val="es-ES"/>
              </w:rPr>
              <w:t>7</w:t>
            </w:r>
          </w:p>
        </w:tc>
        <w:tc>
          <w:tcPr>
            <w:tcW w:w="1239" w:type="pct"/>
            <w:vAlign w:val="center"/>
          </w:tcPr>
          <w:p w14:paraId="17E67220" w14:textId="3C800516" w:rsidR="00241F85" w:rsidRPr="00B87867" w:rsidRDefault="00241F85" w:rsidP="00B87867">
            <w:pPr>
              <w:spacing w:after="0"/>
              <w:rPr>
                <w:rFonts w:asciiTheme="minorHAnsi" w:hAnsiTheme="minorHAnsi"/>
                <w:b/>
                <w:noProof/>
                <w:lang w:eastAsia="es-CL"/>
              </w:rPr>
            </w:pPr>
            <w:r w:rsidRPr="00475D98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 xml:space="preserve">Fecha : 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256" w:type="pct"/>
            <w:gridSpan w:val="2"/>
            <w:vAlign w:val="center"/>
          </w:tcPr>
          <w:p w14:paraId="7D0A9296" w14:textId="4307CB83" w:rsidR="00241F85" w:rsidRPr="00937777" w:rsidRDefault="00241F8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hAnsiTheme="minorHAnsi"/>
                <w:b/>
                <w:sz w:val="20"/>
                <w:szCs w:val="20"/>
                <w:lang w:val="es-ES"/>
              </w:rPr>
              <w:t>Fotografía 1</w:t>
            </w:r>
            <w:r w:rsidR="00A5414B">
              <w:rPr>
                <w:rFonts w:asciiTheme="minorHAnsi" w:hAnsiTheme="minorHAnsi"/>
                <w:b/>
                <w:sz w:val="20"/>
                <w:szCs w:val="20"/>
                <w:lang w:val="es-ES"/>
              </w:rPr>
              <w:t>8</w:t>
            </w:r>
          </w:p>
        </w:tc>
        <w:tc>
          <w:tcPr>
            <w:tcW w:w="1238" w:type="pct"/>
            <w:vAlign w:val="center"/>
          </w:tcPr>
          <w:p w14:paraId="7EB4E7D3" w14:textId="2A1C0884" w:rsidR="00241F85" w:rsidRPr="00937777" w:rsidRDefault="00241F85" w:rsidP="00A425CB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 xml:space="preserve">Fecha : 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241F85" w:rsidRPr="00937777" w14:paraId="2737BAA0" w14:textId="77777777" w:rsidTr="00B87867">
        <w:trPr>
          <w:trHeight w:val="359"/>
          <w:jc w:val="center"/>
        </w:trPr>
        <w:tc>
          <w:tcPr>
            <w:tcW w:w="2506" w:type="pct"/>
            <w:gridSpan w:val="3"/>
          </w:tcPr>
          <w:p w14:paraId="79AB0F7C" w14:textId="33951281" w:rsidR="00241F85" w:rsidRDefault="00241F85" w:rsidP="00B87867">
            <w:pPr>
              <w:spacing w:after="0"/>
              <w:rPr>
                <w:rFonts w:asciiTheme="minorHAnsi" w:hAnsiTheme="minorHAnsi"/>
                <w:noProof/>
                <w:lang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DA76AE" w:rsidRPr="00284759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Recolección de muestra de sedimento.</w:t>
            </w:r>
          </w:p>
        </w:tc>
        <w:tc>
          <w:tcPr>
            <w:tcW w:w="2494" w:type="pct"/>
            <w:gridSpan w:val="3"/>
          </w:tcPr>
          <w:p w14:paraId="327E02A1" w14:textId="78F39DA6" w:rsidR="00241F85" w:rsidRPr="00937777" w:rsidRDefault="00241F85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>Descripción Medio de Prueba:</w:t>
            </w:r>
            <w:r>
              <w:rPr>
                <w:rFonts w:asciiTheme="minorHAnsi" w:eastAsia="Times New Roman" w:hAnsiTheme="minorHAnsi"/>
                <w:b/>
                <w:color w:val="000000"/>
                <w:sz w:val="20"/>
                <w:szCs w:val="20"/>
                <w:lang w:val="es-ES" w:eastAsia="es-CL"/>
              </w:rPr>
              <w:t xml:space="preserve"> </w:t>
            </w:r>
            <w:r w:rsidR="00DA76AE" w:rsidRPr="007809EF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 xml:space="preserve">Detalle de crustáceo </w:t>
            </w:r>
            <w:proofErr w:type="spellStart"/>
            <w:r w:rsidR="00DA76AE" w:rsidRPr="007809EF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pagúrido</w:t>
            </w:r>
            <w:proofErr w:type="spellEnd"/>
            <w:r w:rsidR="00DA76AE">
              <w:rPr>
                <w:rFonts w:asciiTheme="minorHAnsi" w:eastAsia="Times New Roman" w:hAnsiTheme="minorHAnsi"/>
                <w:color w:val="000000"/>
                <w:sz w:val="20"/>
                <w:szCs w:val="20"/>
                <w:lang w:val="es-ES" w:eastAsia="es-CL"/>
              </w:rPr>
              <w:t>.</w:t>
            </w:r>
          </w:p>
        </w:tc>
      </w:tr>
    </w:tbl>
    <w:p w14:paraId="0A67DFC1" w14:textId="61A8DC90" w:rsidR="0074436B" w:rsidRDefault="0074436B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4DFF994C" w14:textId="48B67C5E" w:rsidR="0074436B" w:rsidRDefault="0074436B" w:rsidP="00B87867">
      <w:pPr>
        <w:pStyle w:val="Ttulo2"/>
        <w:rPr>
          <w:rFonts w:asciiTheme="minorHAnsi" w:hAnsiTheme="minorHAnsi"/>
          <w:sz w:val="22"/>
          <w:szCs w:val="22"/>
        </w:rPr>
      </w:pPr>
      <w:bookmarkStart w:id="22" w:name="_Toc379459469"/>
      <w:r>
        <w:rPr>
          <w:rFonts w:asciiTheme="minorHAnsi" w:hAnsiTheme="minorHAnsi"/>
          <w:sz w:val="22"/>
          <w:szCs w:val="22"/>
        </w:rPr>
        <w:t>ANÁLISIS MUESTRAS DE SEDIMENTO</w:t>
      </w:r>
      <w:bookmarkEnd w:id="22"/>
    </w:p>
    <w:tbl>
      <w:tblPr>
        <w:tblW w:w="1454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540"/>
      </w:tblGrid>
      <w:tr w:rsidR="0074436B" w:rsidRPr="00937777" w14:paraId="155E26A9" w14:textId="77777777" w:rsidTr="004E0933">
        <w:trPr>
          <w:trHeight w:val="251"/>
          <w:jc w:val="center"/>
        </w:trPr>
        <w:tc>
          <w:tcPr>
            <w:tcW w:w="5000" w:type="pct"/>
            <w:noWrap/>
            <w:vAlign w:val="center"/>
            <w:hideMark/>
          </w:tcPr>
          <w:p w14:paraId="5DA0C4F6" w14:textId="3BDB926D" w:rsidR="0074436B" w:rsidRDefault="0074436B" w:rsidP="004E0933">
            <w:pPr>
              <w:spacing w:after="0"/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</w:pPr>
            <w:r>
              <w:rPr>
                <w:rFonts w:asciiTheme="minorHAnsi" w:eastAsiaTheme="majorEastAsia" w:hAnsiTheme="minorHAnsi" w:cstheme="majorBidi"/>
                <w:b/>
                <w:bCs/>
                <w:sz w:val="20"/>
                <w:szCs w:val="20"/>
              </w:rPr>
              <w:t>Hechos Constatados</w:t>
            </w:r>
          </w:p>
          <w:p w14:paraId="7BB106ED" w14:textId="22390A70" w:rsidR="0074436B" w:rsidRPr="00937777" w:rsidRDefault="00C2180F" w:rsidP="00D9618B">
            <w:pPr>
              <w:pStyle w:val="Prrafodelista"/>
              <w:numPr>
                <w:ilvl w:val="0"/>
                <w:numId w:val="8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hAnsiTheme="minorHAnsi"/>
                <w:sz w:val="20"/>
                <w:szCs w:val="20"/>
              </w:rPr>
              <w:t xml:space="preserve">Del examen de información de los </w:t>
            </w:r>
            <w:r w:rsidRPr="00C2180F">
              <w:rPr>
                <w:rFonts w:asciiTheme="minorHAnsi" w:hAnsiTheme="minorHAnsi" w:hint="eastAsia"/>
                <w:sz w:val="20"/>
                <w:szCs w:val="20"/>
              </w:rPr>
              <w:t>Informe de Ensayo y Anexo Técnico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: </w:t>
            </w:r>
            <w:r>
              <w:rPr>
                <w:rFonts w:asciiTheme="minorHAnsi" w:hAnsiTheme="minorHAnsi" w:hint="eastAsia"/>
                <w:sz w:val="20"/>
                <w:szCs w:val="20"/>
              </w:rPr>
              <w:t>S-13/20089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, </w:t>
            </w:r>
            <w:r>
              <w:rPr>
                <w:rFonts w:asciiTheme="minorHAnsi" w:hAnsiTheme="minorHAnsi" w:hint="eastAsia"/>
                <w:sz w:val="20"/>
                <w:szCs w:val="20"/>
              </w:rPr>
              <w:t>S-13/20087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, </w:t>
            </w:r>
            <w:r>
              <w:rPr>
                <w:rFonts w:asciiTheme="minorHAnsi" w:hAnsiTheme="minorHAnsi" w:hint="eastAsia"/>
                <w:sz w:val="20"/>
                <w:szCs w:val="20"/>
              </w:rPr>
              <w:t>S-13/20088</w:t>
            </w:r>
            <w:r w:rsidR="002247DC">
              <w:rPr>
                <w:rFonts w:asciiTheme="minorHAnsi" w:hAnsiTheme="minorHAnsi"/>
                <w:sz w:val="20"/>
                <w:szCs w:val="20"/>
              </w:rPr>
              <w:t xml:space="preserve"> y </w:t>
            </w:r>
            <w:r w:rsidRPr="00C2180F">
              <w:rPr>
                <w:rFonts w:asciiTheme="minorHAnsi" w:hAnsiTheme="minorHAnsi" w:hint="eastAsia"/>
                <w:sz w:val="20"/>
                <w:szCs w:val="20"/>
              </w:rPr>
              <w:t>S-13/20090</w:t>
            </w:r>
            <w:r w:rsidR="00AF12B3">
              <w:rPr>
                <w:rFonts w:asciiTheme="minorHAnsi" w:hAnsiTheme="minorHAnsi"/>
                <w:sz w:val="20"/>
                <w:szCs w:val="20"/>
              </w:rPr>
              <w:t xml:space="preserve"> (Anexo 1</w:t>
            </w:r>
            <w:r w:rsidR="00213862">
              <w:rPr>
                <w:rFonts w:asciiTheme="minorHAnsi" w:hAnsiTheme="minorHAnsi"/>
                <w:sz w:val="20"/>
                <w:szCs w:val="20"/>
              </w:rPr>
              <w:t>)</w:t>
            </w:r>
            <w:r w:rsidR="00AF12B3">
              <w:rPr>
                <w:rFonts w:asciiTheme="minorHAnsi" w:hAnsiTheme="minorHAnsi"/>
                <w:sz w:val="20"/>
                <w:szCs w:val="20"/>
              </w:rPr>
              <w:t>, t</w:t>
            </w:r>
            <w:r>
              <w:rPr>
                <w:rFonts w:asciiTheme="minorHAnsi" w:hAnsiTheme="minorHAnsi"/>
                <w:sz w:val="20"/>
                <w:szCs w:val="20"/>
              </w:rPr>
              <w:t>odos de fecha 13 de enero de 2014</w:t>
            </w:r>
            <w:r w:rsidR="00AF12B3">
              <w:rPr>
                <w:rFonts w:asciiTheme="minorHAnsi" w:hAnsiTheme="minorHAnsi"/>
                <w:sz w:val="20"/>
                <w:szCs w:val="20"/>
              </w:rPr>
              <w:t>,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realizados por el laboratorio AGQ para la Superintendencia del Medio Ambiente, se constatan </w:t>
            </w:r>
            <w:r w:rsidR="004E0933">
              <w:rPr>
                <w:rFonts w:asciiTheme="minorHAnsi" w:hAnsiTheme="minorHAnsi"/>
                <w:sz w:val="20"/>
                <w:szCs w:val="20"/>
              </w:rPr>
              <w:t>los resultados</w:t>
            </w:r>
            <w:r>
              <w:rPr>
                <w:rFonts w:asciiTheme="minorHAnsi" w:hAnsiTheme="minorHAnsi"/>
                <w:sz w:val="20"/>
                <w:szCs w:val="20"/>
              </w:rPr>
              <w:t xml:space="preserve"> de los análisis realizados a las muestras de sedimento levantadas en los Puntos </w:t>
            </w:r>
            <w:r w:rsidR="004E0933">
              <w:rPr>
                <w:rFonts w:asciiTheme="minorHAnsi" w:hAnsiTheme="minorHAnsi"/>
                <w:sz w:val="20"/>
                <w:szCs w:val="20"/>
              </w:rPr>
              <w:t>1, 2, 3 y 4.</w:t>
            </w:r>
          </w:p>
          <w:p w14:paraId="5E3DAC70" w14:textId="52CA20BE" w:rsidR="00F67DB0" w:rsidRDefault="004E0933" w:rsidP="00D9618B">
            <w:pPr>
              <w:pStyle w:val="Prrafodelista"/>
              <w:numPr>
                <w:ilvl w:val="0"/>
                <w:numId w:val="8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En la Tabla 1, se presentan los resultados para cada parámetro analizado</w:t>
            </w:r>
            <w:r w:rsidR="00BE0B2E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de las muestras de sedimento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, dónde se verifica: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</w:t>
            </w:r>
          </w:p>
          <w:p w14:paraId="21764384" w14:textId="27AB0B62" w:rsidR="0074436B" w:rsidRDefault="004E0933" w:rsidP="00D9618B">
            <w:pPr>
              <w:pStyle w:val="Prrafodelista"/>
              <w:numPr>
                <w:ilvl w:val="1"/>
                <w:numId w:val="12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De los valores de Cobre </w:t>
            </w:r>
            <w:r w:rsidR="00BE0B2E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total </w:t>
            </w:r>
            <w:r w:rsidR="00213862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se observa un</w:t>
            </w:r>
            <w:r w:rsidR="00BE0B2E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a mayor concentración en el sector de la descarga (366 mg/Kg) y en la zona de 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influencia de la descarga </w:t>
            </w:r>
            <w:r w:rsidR="00BE0B2E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a los 44,6 m de profundidad se </w:t>
            </w:r>
            <w:r w:rsidR="0099150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presenta una concentración de 150 mg/Kg de Cobre total. En la zona costera, correspondiente al emisario de emergencia</w:t>
            </w:r>
            <w:r w:rsidR="009519E8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,</w:t>
            </w:r>
            <w:r w:rsidR="0099150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se observa una concentración de 126 mg/Kg</w:t>
            </w:r>
            <w:r w:rsidR="00F67DB0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.</w:t>
            </w:r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La menor concentración de Cobre total se presenta en el Punto 3 al </w:t>
            </w:r>
            <w:r w:rsidR="00D5063A" w:rsidRPr="00D5063A">
              <w:rPr>
                <w:rFonts w:asciiTheme="minorHAnsi" w:eastAsia="Times New Roman" w:hAnsiTheme="minorHAnsi" w:hint="eastAsia"/>
                <w:bCs/>
                <w:color w:val="000000"/>
                <w:sz w:val="20"/>
                <w:szCs w:val="20"/>
                <w:lang w:eastAsia="es-CL"/>
              </w:rPr>
              <w:t xml:space="preserve">Sur Ensenada </w:t>
            </w:r>
            <w:proofErr w:type="spellStart"/>
            <w:r w:rsidR="00D5063A" w:rsidRPr="00D5063A">
              <w:rPr>
                <w:rFonts w:asciiTheme="minorHAnsi" w:eastAsia="Times New Roman" w:hAnsiTheme="minorHAnsi" w:hint="eastAsia"/>
                <w:bCs/>
                <w:color w:val="000000"/>
                <w:sz w:val="20"/>
                <w:szCs w:val="20"/>
                <w:lang w:eastAsia="es-CL"/>
              </w:rPr>
              <w:t>Chapaco</w:t>
            </w:r>
            <w:proofErr w:type="spellEnd"/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, con un valor de 4,28 mg/Kg.</w:t>
            </w:r>
          </w:p>
          <w:p w14:paraId="0D8D6140" w14:textId="5466B498" w:rsidR="00F67DB0" w:rsidRDefault="00F67DB0" w:rsidP="00D9618B">
            <w:pPr>
              <w:pStyle w:val="Prrafodelista"/>
              <w:numPr>
                <w:ilvl w:val="1"/>
                <w:numId w:val="12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Con respecto al Hierro Total se observa una mayor concentración en el Punto 2 correspondiente al sector del Emisario de emergencia</w:t>
            </w:r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, con un valor de 63.422 mg/Kg. 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Los Puntos 1 y 4 presentan concentraciones de 40.249 y 46.545 mg/Kg, respectivamente. </w:t>
            </w:r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La menor concentración de Hierro Total se presenta en el Punto 3 al </w:t>
            </w:r>
            <w:r w:rsidR="00D5063A" w:rsidRPr="00D5063A">
              <w:rPr>
                <w:rFonts w:asciiTheme="minorHAnsi" w:eastAsia="Times New Roman" w:hAnsiTheme="minorHAnsi" w:hint="eastAsia"/>
                <w:bCs/>
                <w:color w:val="000000"/>
                <w:sz w:val="20"/>
                <w:szCs w:val="20"/>
                <w:lang w:eastAsia="es-CL"/>
              </w:rPr>
              <w:t xml:space="preserve">Sur Ensenada </w:t>
            </w:r>
            <w:proofErr w:type="spellStart"/>
            <w:r w:rsidR="00D5063A" w:rsidRPr="00D5063A">
              <w:rPr>
                <w:rFonts w:asciiTheme="minorHAnsi" w:eastAsia="Times New Roman" w:hAnsiTheme="minorHAnsi" w:hint="eastAsia"/>
                <w:bCs/>
                <w:color w:val="000000"/>
                <w:sz w:val="20"/>
                <w:szCs w:val="20"/>
                <w:lang w:eastAsia="es-CL"/>
              </w:rPr>
              <w:t>Chapaco</w:t>
            </w:r>
            <w:proofErr w:type="spellEnd"/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, con un valor de 1.907 mg/Kg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.</w:t>
            </w:r>
          </w:p>
          <w:p w14:paraId="0F4434EB" w14:textId="67F8B107" w:rsidR="00D5063A" w:rsidRDefault="00857F43" w:rsidP="00D9618B">
            <w:pPr>
              <w:pStyle w:val="Prrafodelista"/>
              <w:numPr>
                <w:ilvl w:val="1"/>
                <w:numId w:val="12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Para la Materia Orgánica Total (MOT)</w:t>
            </w:r>
            <w:r w:rsidR="00D5063A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se observa </w:t>
            </w:r>
            <w:r w:rsidR="009D12F8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que en el sector de la descarga se presenta un valor de 1,83 % de MOT, correspondiendo al va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lor más bajo al Punto 4, en la z</w:t>
            </w:r>
            <w:r w:rsidR="009D12F8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ona de i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nfluencia,</w:t>
            </w:r>
            <w:r w:rsidR="009D12F8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con 0,7 % de MOT.</w:t>
            </w:r>
          </w:p>
          <w:p w14:paraId="78B36608" w14:textId="06C741A5" w:rsidR="00F36E55" w:rsidRPr="00937777" w:rsidRDefault="00F36E55" w:rsidP="00D9618B">
            <w:pPr>
              <w:pStyle w:val="Prrafodelista"/>
              <w:numPr>
                <w:ilvl w:val="0"/>
                <w:numId w:val="8"/>
              </w:numP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En la fotografías 19 a la 22</w:t>
            </w:r>
            <w:r w:rsidR="000E75B9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, presente en los registros</w:t>
            </w:r>
            <w:r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se observan el tipo de sedimento </w:t>
            </w:r>
            <w:r w:rsidR="00D11497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que se extrajo del sustrato. Cabe señalar la diferencia de tipo de grano y color que presentan los sedimentos. Los Puntos 1, 2 y 4 presentan un sedimento fino de color</w:t>
            </w:r>
            <w:r w:rsidR="00AF12B3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>ación gris, en cambio el punto 3</w:t>
            </w:r>
            <w:r w:rsidR="00D11497">
              <w:rPr>
                <w:rFonts w:asciiTheme="minorHAnsi" w:eastAsia="Times New Roman" w:hAnsiTheme="minorHAnsi"/>
                <w:bCs/>
                <w:color w:val="000000"/>
                <w:sz w:val="20"/>
                <w:szCs w:val="20"/>
                <w:lang w:eastAsia="es-CL"/>
              </w:rPr>
              <w:t xml:space="preserve"> presenta un sedimento fino con granos más grueso de coloración parda.</w:t>
            </w:r>
          </w:p>
        </w:tc>
      </w:tr>
      <w:tr w:rsidR="0074436B" w:rsidRPr="00937777" w14:paraId="43B91432" w14:textId="77777777" w:rsidTr="004E0933">
        <w:trPr>
          <w:trHeight w:val="251"/>
          <w:jc w:val="center"/>
        </w:trPr>
        <w:tc>
          <w:tcPr>
            <w:tcW w:w="5000" w:type="pct"/>
            <w:noWrap/>
            <w:vAlign w:val="center"/>
          </w:tcPr>
          <w:p w14:paraId="57FDEEA5" w14:textId="77777777" w:rsidR="0074436B" w:rsidRPr="00937777" w:rsidRDefault="0074436B" w:rsidP="004E0933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  <w:r w:rsidRPr="004F04EA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  <w:t>Registros</w:t>
            </w:r>
          </w:p>
        </w:tc>
      </w:tr>
      <w:tr w:rsidR="0074436B" w:rsidRPr="00937777" w14:paraId="1B5C7BC3" w14:textId="77777777" w:rsidTr="001D62F0">
        <w:trPr>
          <w:trHeight w:val="3335"/>
          <w:jc w:val="center"/>
        </w:trPr>
        <w:tc>
          <w:tcPr>
            <w:tcW w:w="5000" w:type="pct"/>
            <w:noWrap/>
            <w:vAlign w:val="center"/>
          </w:tcPr>
          <w:tbl>
            <w:tblPr>
              <w:tblW w:w="11060" w:type="dxa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70" w:type="dxa"/>
                <w:right w:w="70" w:type="dxa"/>
              </w:tblCellMar>
              <w:tblLook w:val="04A0" w:firstRow="1" w:lastRow="0" w:firstColumn="1" w:lastColumn="0" w:noHBand="0" w:noVBand="1"/>
            </w:tblPr>
            <w:tblGrid>
              <w:gridCol w:w="2180"/>
              <w:gridCol w:w="1200"/>
              <w:gridCol w:w="1613"/>
              <w:gridCol w:w="2018"/>
              <w:gridCol w:w="2092"/>
              <w:gridCol w:w="1957"/>
            </w:tblGrid>
            <w:tr w:rsidR="001D62F0" w:rsidRPr="001D62F0" w14:paraId="058960BE" w14:textId="77777777" w:rsidTr="00C53050">
              <w:trPr>
                <w:trHeight w:val="300"/>
                <w:jc w:val="center"/>
              </w:trPr>
              <w:tc>
                <w:tcPr>
                  <w:tcW w:w="3380" w:type="dxa"/>
                  <w:gridSpan w:val="2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179C91F0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Cs w:val="22"/>
                      <w:lang w:eastAsia="es-CL"/>
                    </w:rPr>
                  </w:pPr>
                </w:p>
              </w:tc>
              <w:tc>
                <w:tcPr>
                  <w:tcW w:w="7680" w:type="dxa"/>
                  <w:gridSpan w:val="4"/>
                  <w:tcBorders>
                    <w:lef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6C975AF5" w14:textId="3129B0FE" w:rsidR="001D62F0" w:rsidRPr="001D62F0" w:rsidRDefault="00F67DB0" w:rsidP="00F67DB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Sector</w:t>
                  </w:r>
                  <w:r w:rsidR="001D62F0" w:rsidRPr="001D62F0"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 xml:space="preserve"> de Inspección y Muestreo</w:t>
                  </w:r>
                </w:p>
              </w:tc>
            </w:tr>
            <w:tr w:rsidR="001D62F0" w:rsidRPr="001D62F0" w14:paraId="15EF8414" w14:textId="77777777" w:rsidTr="007575A4">
              <w:trPr>
                <w:trHeight w:val="435"/>
                <w:jc w:val="center"/>
              </w:trPr>
              <w:tc>
                <w:tcPr>
                  <w:tcW w:w="3380" w:type="dxa"/>
                  <w:gridSpan w:val="2"/>
                  <w:tcBorders>
                    <w:top w:val="nil"/>
                    <w:left w:val="nil"/>
                  </w:tcBorders>
                  <w:shd w:val="clear" w:color="auto" w:fill="auto"/>
                  <w:noWrap/>
                  <w:vAlign w:val="bottom"/>
                  <w:hideMark/>
                </w:tcPr>
                <w:p w14:paraId="7BE04A95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Cs w:val="22"/>
                      <w:lang w:eastAsia="es-CL"/>
                    </w:rPr>
                  </w:pP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center"/>
                  <w:hideMark/>
                </w:tcPr>
                <w:p w14:paraId="669A1E81" w14:textId="77777777" w:rsidR="001D62F0" w:rsidRPr="001D62F0" w:rsidRDefault="001D62F0" w:rsidP="007575A4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Descarga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0BBCCA1B" w14:textId="77777777" w:rsidR="007575A4" w:rsidRDefault="009A39A5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 xml:space="preserve">Emisario </w:t>
                  </w:r>
                </w:p>
                <w:p w14:paraId="41912CAE" w14:textId="64A22E78" w:rsidR="001D62F0" w:rsidRPr="001D62F0" w:rsidRDefault="009A39A5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E</w:t>
                  </w:r>
                  <w:r w:rsidR="001D62F0" w:rsidRPr="001D62F0"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mergencia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390B355E" w14:textId="77777777" w:rsidR="007575A4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 xml:space="preserve">Sur Ensenada </w:t>
                  </w:r>
                </w:p>
                <w:p w14:paraId="796BE5AD" w14:textId="7E0B1F4D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proofErr w:type="spellStart"/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Chapaco</w:t>
                  </w:r>
                  <w:proofErr w:type="spellEnd"/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3B570F37" w14:textId="0E499CA6" w:rsidR="001D62F0" w:rsidRPr="001D62F0" w:rsidRDefault="007575A4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b/>
                      <w:color w:val="000000"/>
                      <w:sz w:val="20"/>
                      <w:szCs w:val="20"/>
                      <w:lang w:eastAsia="es-CL"/>
                    </w:rPr>
                    <w:t>Zona Influencia Descarga</w:t>
                  </w:r>
                </w:p>
              </w:tc>
            </w:tr>
            <w:tr w:rsidR="001D62F0" w:rsidRPr="001D62F0" w14:paraId="3D5CAFD7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tcBorders>
                    <w:lef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14:paraId="20AAB79A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Parámetros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50525B99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Unidades</w:t>
                  </w: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bottom"/>
                  <w:hideMark/>
                </w:tcPr>
                <w:p w14:paraId="0290CF75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Punto 1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08736AF0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Punto 2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4EDA2BD7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Punto 3</w:t>
                  </w:r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22D0BFD9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b/>
                      <w:color w:val="000000"/>
                      <w:sz w:val="18"/>
                      <w:szCs w:val="18"/>
                      <w:lang w:eastAsia="es-CL"/>
                    </w:rPr>
                    <w:t>Punto 4</w:t>
                  </w:r>
                </w:p>
              </w:tc>
            </w:tr>
            <w:tr w:rsidR="001D62F0" w:rsidRPr="001D62F0" w14:paraId="1BBD60D2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27D293F0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Cobre Total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548226F1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mg/Kg</w:t>
                  </w:r>
                </w:p>
              </w:tc>
              <w:tc>
                <w:tcPr>
                  <w:tcW w:w="1613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201CD3B4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366</w:t>
                  </w:r>
                </w:p>
              </w:tc>
              <w:tc>
                <w:tcPr>
                  <w:tcW w:w="2018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0CF2664D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126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4A4B5D81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4,28</w:t>
                  </w:r>
                </w:p>
              </w:tc>
              <w:tc>
                <w:tcPr>
                  <w:tcW w:w="1957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484F0D48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150</w:t>
                  </w:r>
                </w:p>
              </w:tc>
            </w:tr>
            <w:tr w:rsidR="001D62F0" w:rsidRPr="001D62F0" w14:paraId="5ACAF267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4B380DB6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Hierro Total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4072EC83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mg/Kg</w:t>
                  </w:r>
                </w:p>
              </w:tc>
              <w:tc>
                <w:tcPr>
                  <w:tcW w:w="1613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13E83EED" w14:textId="6022BDDF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40</w:t>
                  </w:r>
                  <w:r w:rsidR="009A39A5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.</w:t>
                  </w: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249</w:t>
                  </w:r>
                </w:p>
              </w:tc>
              <w:tc>
                <w:tcPr>
                  <w:tcW w:w="2018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4FC2BBB3" w14:textId="3AF754C2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63</w:t>
                  </w:r>
                  <w:r w:rsidR="009A39A5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.</w:t>
                  </w: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422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7CA7A54E" w14:textId="3D7B5CFC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</w:t>
                  </w:r>
                  <w:r w:rsidR="009A39A5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.</w:t>
                  </w: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907</w:t>
                  </w:r>
                </w:p>
              </w:tc>
              <w:tc>
                <w:tcPr>
                  <w:tcW w:w="1957" w:type="dxa"/>
                  <w:shd w:val="clear" w:color="auto" w:fill="D9D9D9" w:themeFill="background1" w:themeFillShade="D9"/>
                  <w:noWrap/>
                  <w:vAlign w:val="bottom"/>
                  <w:hideMark/>
                </w:tcPr>
                <w:p w14:paraId="467D9506" w14:textId="40AB06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46</w:t>
                  </w:r>
                  <w:r w:rsidR="009A39A5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.</w:t>
                  </w: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545</w:t>
                  </w:r>
                </w:p>
              </w:tc>
            </w:tr>
            <w:tr w:rsidR="001D62F0" w:rsidRPr="001D62F0" w14:paraId="3DBFA3B8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shd w:val="clear" w:color="auto" w:fill="auto"/>
                  <w:noWrap/>
                  <w:vAlign w:val="bottom"/>
                  <w:hideMark/>
                </w:tcPr>
                <w:p w14:paraId="36C2307C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Humedad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52CAE16F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%</w:t>
                  </w: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bottom"/>
                  <w:hideMark/>
                </w:tcPr>
                <w:p w14:paraId="4C3737BD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25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7D623462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bookmarkStart w:id="23" w:name="_GoBack"/>
                  <w:bookmarkEnd w:id="23"/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22,1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3B8094EE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24,4</w:t>
                  </w:r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4EDE35B8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24,1</w:t>
                  </w:r>
                </w:p>
              </w:tc>
            </w:tr>
            <w:tr w:rsidR="001D62F0" w:rsidRPr="001D62F0" w14:paraId="4D2A6AC5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shd w:val="clear" w:color="auto" w:fill="auto"/>
                  <w:noWrap/>
                  <w:vAlign w:val="bottom"/>
                  <w:hideMark/>
                </w:tcPr>
                <w:p w14:paraId="7BF89571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Materia Orgánica total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0A8A1AD2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%</w:t>
                  </w: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bottom"/>
                  <w:hideMark/>
                </w:tcPr>
                <w:p w14:paraId="6F33AD0C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1,83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2C829F7E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1,07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2A2D819C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1,66</w:t>
                  </w:r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2ED21989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0,7</w:t>
                  </w:r>
                </w:p>
              </w:tc>
            </w:tr>
            <w:tr w:rsidR="001D62F0" w:rsidRPr="001D62F0" w14:paraId="45FA29B9" w14:textId="77777777" w:rsidTr="007575A4">
              <w:trPr>
                <w:trHeight w:val="300"/>
                <w:jc w:val="center"/>
              </w:trPr>
              <w:tc>
                <w:tcPr>
                  <w:tcW w:w="2180" w:type="dxa"/>
                  <w:shd w:val="clear" w:color="auto" w:fill="auto"/>
                  <w:noWrap/>
                  <w:vAlign w:val="bottom"/>
                  <w:hideMark/>
                </w:tcPr>
                <w:p w14:paraId="6F4EE4C6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Profundidad</w:t>
                  </w:r>
                </w:p>
              </w:tc>
              <w:tc>
                <w:tcPr>
                  <w:tcW w:w="1200" w:type="dxa"/>
                  <w:shd w:val="clear" w:color="auto" w:fill="auto"/>
                  <w:noWrap/>
                  <w:vAlign w:val="bottom"/>
                  <w:hideMark/>
                </w:tcPr>
                <w:p w14:paraId="40AB7EA2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 xml:space="preserve">m </w:t>
                  </w: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bottom"/>
                  <w:hideMark/>
                </w:tcPr>
                <w:p w14:paraId="0E25ECB0" w14:textId="3CD054C1" w:rsidR="001D62F0" w:rsidRPr="001D62F0" w:rsidRDefault="005A696B" w:rsidP="005A696B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34,6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5FF5DBA0" w14:textId="10493B9E" w:rsidR="001D62F0" w:rsidRPr="001D62F0" w:rsidRDefault="005A696B" w:rsidP="005A696B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16,5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75F77219" w14:textId="4CB67F94" w:rsidR="001D62F0" w:rsidRPr="001D62F0" w:rsidRDefault="005A696B" w:rsidP="005A696B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23,5</w:t>
                  </w:r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30E11548" w14:textId="6480D09F" w:rsidR="001D62F0" w:rsidRPr="001D62F0" w:rsidRDefault="005A696B" w:rsidP="005A696B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44,6</w:t>
                  </w:r>
                </w:p>
              </w:tc>
            </w:tr>
            <w:tr w:rsidR="001D62F0" w:rsidRPr="001D62F0" w14:paraId="644CBCEC" w14:textId="77777777" w:rsidTr="007575A4">
              <w:trPr>
                <w:trHeight w:val="300"/>
                <w:jc w:val="center"/>
              </w:trPr>
              <w:tc>
                <w:tcPr>
                  <w:tcW w:w="3380" w:type="dxa"/>
                  <w:gridSpan w:val="2"/>
                  <w:shd w:val="clear" w:color="auto" w:fill="auto"/>
                  <w:noWrap/>
                  <w:vAlign w:val="bottom"/>
                  <w:hideMark/>
                </w:tcPr>
                <w:p w14:paraId="291F6B63" w14:textId="77777777" w:rsidR="001D62F0" w:rsidRPr="001D62F0" w:rsidRDefault="001D62F0" w:rsidP="001D62F0">
                  <w:pPr>
                    <w:spacing w:after="0"/>
                    <w:jc w:val="left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Ensayo y Anexo Técnico</w:t>
                  </w:r>
                </w:p>
              </w:tc>
              <w:tc>
                <w:tcPr>
                  <w:tcW w:w="1613" w:type="dxa"/>
                  <w:shd w:val="clear" w:color="auto" w:fill="auto"/>
                  <w:noWrap/>
                  <w:vAlign w:val="bottom"/>
                  <w:hideMark/>
                </w:tcPr>
                <w:p w14:paraId="35676BE3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S-13/20089</w:t>
                  </w:r>
                </w:p>
              </w:tc>
              <w:tc>
                <w:tcPr>
                  <w:tcW w:w="2018" w:type="dxa"/>
                  <w:shd w:val="clear" w:color="auto" w:fill="auto"/>
                  <w:noWrap/>
                  <w:vAlign w:val="bottom"/>
                  <w:hideMark/>
                </w:tcPr>
                <w:p w14:paraId="5BA2C2C6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S-13/20087</w:t>
                  </w:r>
                </w:p>
              </w:tc>
              <w:tc>
                <w:tcPr>
                  <w:tcW w:w="2092" w:type="dxa"/>
                  <w:shd w:val="clear" w:color="auto" w:fill="auto"/>
                  <w:noWrap/>
                  <w:vAlign w:val="bottom"/>
                  <w:hideMark/>
                </w:tcPr>
                <w:p w14:paraId="0E170192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S-13/20088</w:t>
                  </w:r>
                </w:p>
              </w:tc>
              <w:tc>
                <w:tcPr>
                  <w:tcW w:w="1957" w:type="dxa"/>
                  <w:shd w:val="clear" w:color="auto" w:fill="auto"/>
                  <w:noWrap/>
                  <w:vAlign w:val="bottom"/>
                  <w:hideMark/>
                </w:tcPr>
                <w:p w14:paraId="23A3F723" w14:textId="77777777" w:rsidR="001D62F0" w:rsidRPr="001D62F0" w:rsidRDefault="001D62F0" w:rsidP="001D62F0">
                  <w:pPr>
                    <w:spacing w:after="0"/>
                    <w:jc w:val="center"/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</w:pPr>
                  <w:r w:rsidRPr="001D62F0">
                    <w:rPr>
                      <w:rFonts w:ascii="Calibri" w:eastAsia="Times New Roman" w:hAnsi="Calibri"/>
                      <w:color w:val="000000"/>
                      <w:sz w:val="18"/>
                      <w:szCs w:val="18"/>
                      <w:lang w:eastAsia="es-CL"/>
                    </w:rPr>
                    <w:t>S-13/20090</w:t>
                  </w:r>
                </w:p>
              </w:tc>
            </w:tr>
          </w:tbl>
          <w:p w14:paraId="478D860D" w14:textId="77777777" w:rsidR="0074436B" w:rsidRPr="004F04EA" w:rsidRDefault="0074436B" w:rsidP="004E0933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val="es-ES" w:eastAsia="es-CL"/>
              </w:rPr>
            </w:pPr>
          </w:p>
        </w:tc>
      </w:tr>
      <w:tr w:rsidR="0074436B" w:rsidRPr="00937777" w14:paraId="053C1183" w14:textId="77777777" w:rsidTr="0074436B">
        <w:trPr>
          <w:trHeight w:val="340"/>
          <w:jc w:val="center"/>
        </w:trPr>
        <w:tc>
          <w:tcPr>
            <w:tcW w:w="5000" w:type="pct"/>
            <w:noWrap/>
            <w:vAlign w:val="center"/>
            <w:hideMark/>
          </w:tcPr>
          <w:p w14:paraId="0C326AE9" w14:textId="2B5379FE" w:rsidR="0074436B" w:rsidRPr="0074436B" w:rsidRDefault="0074436B" w:rsidP="004E0933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74436B">
              <w:rPr>
                <w:rFonts w:asciiTheme="minorHAnsi" w:hAnsiTheme="minorHAnsi"/>
                <w:b/>
                <w:sz w:val="20"/>
                <w:szCs w:val="20"/>
                <w:lang w:val="es-ES"/>
              </w:rPr>
              <w:t xml:space="preserve">Tabla 1 </w:t>
            </w:r>
          </w:p>
        </w:tc>
      </w:tr>
      <w:tr w:rsidR="0074436B" w:rsidRPr="00937777" w14:paraId="53DDFCD1" w14:textId="77777777" w:rsidTr="0074436B">
        <w:trPr>
          <w:trHeight w:val="260"/>
          <w:jc w:val="center"/>
        </w:trPr>
        <w:tc>
          <w:tcPr>
            <w:tcW w:w="5000" w:type="pct"/>
            <w:hideMark/>
          </w:tcPr>
          <w:p w14:paraId="683EFF88" w14:textId="75609835" w:rsidR="0074436B" w:rsidRPr="00937777" w:rsidRDefault="0074436B" w:rsidP="004E0933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</w:pPr>
            <w:r w:rsidRPr="00937777">
              <w:rPr>
                <w:rFonts w:asciiTheme="minorHAnsi" w:eastAsia="Times New Roman" w:hAnsiTheme="minorHAnsi"/>
                <w:b/>
                <w:sz w:val="20"/>
                <w:szCs w:val="20"/>
                <w:lang w:val="es-ES" w:eastAsia="es-CL"/>
              </w:rPr>
              <w:t>Descripción Medio de Prueba:</w:t>
            </w:r>
            <w:r w:rsidRPr="0093777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</w:t>
            </w:r>
            <w:r w:rsidR="00BE0B2E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Resultados de</w:t>
            </w:r>
            <w:r w:rsidR="00EE2C41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l</w:t>
            </w:r>
            <w:r w:rsidR="00BE0B2E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 xml:space="preserve"> análisis de muestras de sedimento.</w:t>
            </w:r>
          </w:p>
        </w:tc>
      </w:tr>
    </w:tbl>
    <w:p w14:paraId="4E0B2BEA" w14:textId="77777777" w:rsidR="00F36E55" w:rsidRDefault="00F36E55">
      <w:pPr>
        <w:spacing w:after="0"/>
        <w:rPr>
          <w:rFonts w:asciiTheme="minorHAnsi" w:hAnsiTheme="minorHAnsi"/>
        </w:rPr>
      </w:pPr>
    </w:p>
    <w:p w14:paraId="351CACB7" w14:textId="77777777" w:rsidR="00F36E55" w:rsidRDefault="00F36E55">
      <w:pPr>
        <w:spacing w:after="0"/>
        <w:jc w:val="left"/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tbl>
      <w:tblPr>
        <w:tblW w:w="13687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82"/>
        <w:gridCol w:w="3862"/>
        <w:gridCol w:w="2981"/>
        <w:gridCol w:w="3862"/>
      </w:tblGrid>
      <w:tr w:rsidR="00F36E55" w:rsidRPr="00F36E55" w14:paraId="203C144D" w14:textId="77777777" w:rsidTr="00F36E55">
        <w:trPr>
          <w:trHeight w:val="172"/>
          <w:jc w:val="center"/>
        </w:trPr>
        <w:tc>
          <w:tcPr>
            <w:tcW w:w="5000" w:type="pct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4783A41F" w14:textId="65D405A9" w:rsidR="00F36E55" w:rsidRPr="00F36E55" w:rsidRDefault="00F36E55" w:rsidP="00F36E55">
            <w:pPr>
              <w:spacing w:after="0"/>
              <w:jc w:val="center"/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bCs/>
                <w:color w:val="000000"/>
                <w:sz w:val="20"/>
                <w:szCs w:val="20"/>
                <w:lang w:eastAsia="es-CL"/>
              </w:rPr>
              <w:t>Registros</w:t>
            </w:r>
          </w:p>
        </w:tc>
      </w:tr>
      <w:tr w:rsidR="00F36E55" w:rsidRPr="00F36E55" w14:paraId="1178EE5B" w14:textId="77777777" w:rsidTr="00B87867">
        <w:trPr>
          <w:trHeight w:val="2805"/>
          <w:jc w:val="center"/>
        </w:trPr>
        <w:tc>
          <w:tcPr>
            <w:tcW w:w="2500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E39C0C" w14:textId="019116F2" w:rsidR="00F36E55" w:rsidRPr="00F36E55" w:rsidRDefault="00F36E55" w:rsidP="00B87867">
            <w:pPr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3629F9F6" wp14:editId="6CD7422A">
                  <wp:extent cx="3168650" cy="2525994"/>
                  <wp:effectExtent l="0" t="0" r="0" b="8255"/>
                  <wp:docPr id="21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057.JPG"/>
                          <pic:cNvPicPr/>
                        </pic:nvPicPr>
                        <pic:blipFill rotWithShape="1"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194" t="4166" r="12018" b="19529"/>
                          <a:stretch/>
                        </pic:blipFill>
                        <pic:spPr bwMode="auto">
                          <a:xfrm>
                            <a:off x="0" y="0"/>
                            <a:ext cx="3173554" cy="25299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5E65C8A" w14:textId="7D2E2517" w:rsidR="00F36E55" w:rsidRPr="00F36E55" w:rsidRDefault="00F36E55" w:rsidP="00B87867">
            <w:pPr>
              <w:jc w:val="center"/>
              <w:rPr>
                <w:rFonts w:asciiTheme="minorHAnsi" w:eastAsia="Times New Roman" w:hAnsiTheme="minorHAnsi"/>
                <w:color w:val="000000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noProof/>
                <w:color w:val="000000"/>
                <w:sz w:val="20"/>
                <w:szCs w:val="20"/>
                <w:lang w:eastAsia="es-CL"/>
              </w:rPr>
              <w:drawing>
                <wp:inline distT="0" distB="0" distL="0" distR="0" wp14:anchorId="6E51E8BA" wp14:editId="68D74A20">
                  <wp:extent cx="1530350" cy="2476500"/>
                  <wp:effectExtent l="0" t="0" r="0" b="0"/>
                  <wp:docPr id="22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077.JPG"/>
                          <pic:cNvPicPr/>
                        </pic:nvPicPr>
                        <pic:blipFill rotWithShape="1"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16" t="13959" r="43643" b="6336"/>
                          <a:stretch/>
                        </pic:blipFill>
                        <pic:spPr bwMode="auto">
                          <a:xfrm>
                            <a:off x="0" y="0"/>
                            <a:ext cx="1530936" cy="24774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E55" w:rsidRPr="00F36E55" w14:paraId="33CBF47D" w14:textId="77777777" w:rsidTr="00B87867">
        <w:trPr>
          <w:trHeight w:val="300"/>
          <w:jc w:val="center"/>
        </w:trPr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5CD2D4" w14:textId="1A8A0BEF" w:rsidR="00F36E55" w:rsidRPr="00F36E55" w:rsidRDefault="00F36E55" w:rsidP="00F36E55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lang w:eastAsia="es-CL"/>
              </w:rPr>
            </w:pPr>
            <w:r w:rsidRPr="00F36E55">
              <w:rPr>
                <w:rFonts w:asciiTheme="minorHAnsi" w:hAnsiTheme="minorHAnsi"/>
                <w:color w:val="auto"/>
              </w:rPr>
              <w:t xml:space="preserve">Fotografía </w:t>
            </w:r>
            <w:r>
              <w:rPr>
                <w:rFonts w:asciiTheme="minorHAnsi" w:hAnsiTheme="minorHAnsi"/>
                <w:color w:val="auto"/>
              </w:rPr>
              <w:t>19</w:t>
            </w:r>
          </w:p>
        </w:tc>
        <w:tc>
          <w:tcPr>
            <w:tcW w:w="1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F10EA93" w14:textId="5783DF4C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  <w:t>Fecha :</w:t>
            </w:r>
            <w:r w:rsidRPr="00F36E55"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 xml:space="preserve"> 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040841" w14:textId="3CF8839A" w:rsidR="00F36E55" w:rsidRPr="00F36E55" w:rsidRDefault="00F36E55" w:rsidP="00F36E55">
            <w:pPr>
              <w:pStyle w:val="Epgrafe"/>
              <w:spacing w:after="0"/>
              <w:rPr>
                <w:rFonts w:asciiTheme="minorHAnsi" w:hAnsiTheme="minorHAnsi"/>
                <w:color w:val="auto"/>
              </w:rPr>
            </w:pPr>
            <w:r w:rsidRPr="00F36E55">
              <w:rPr>
                <w:rFonts w:asciiTheme="minorHAnsi" w:hAnsiTheme="minorHAnsi"/>
                <w:color w:val="auto"/>
              </w:rPr>
              <w:t xml:space="preserve">Fotografía </w:t>
            </w:r>
            <w:r>
              <w:rPr>
                <w:rFonts w:asciiTheme="minorHAnsi" w:hAnsiTheme="minorHAnsi"/>
                <w:color w:val="auto"/>
              </w:rPr>
              <w:t>20</w:t>
            </w:r>
          </w:p>
        </w:tc>
        <w:tc>
          <w:tcPr>
            <w:tcW w:w="1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70BD9361" w14:textId="791A3CD9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  <w:t>Fecha :</w:t>
            </w:r>
            <w:r w:rsidRPr="00F36E55"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F36E55" w:rsidRPr="00F36E55" w14:paraId="0C3212F3" w14:textId="77777777" w:rsidTr="00F36E55">
        <w:trPr>
          <w:trHeight w:val="385"/>
          <w:jc w:val="center"/>
        </w:trPr>
        <w:tc>
          <w:tcPr>
            <w:tcW w:w="2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FC130BC" w14:textId="19124889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  <w:t>Descripción Medio de Prueba:</w:t>
            </w:r>
            <w:r w:rsidRPr="00F36E55"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>Muestra Punto 4</w:t>
            </w:r>
          </w:p>
          <w:p w14:paraId="4177881E" w14:textId="77777777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</w:pPr>
          </w:p>
        </w:tc>
        <w:tc>
          <w:tcPr>
            <w:tcW w:w="2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21ADCF5A" w14:textId="7BB9BBE7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  <w:t>Descripción Medio de Prueba:</w:t>
            </w:r>
            <w:r w:rsidRPr="00F36E55"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>Muestra Punto 1</w:t>
            </w:r>
          </w:p>
          <w:p w14:paraId="23F86B1E" w14:textId="77777777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</w:pPr>
          </w:p>
        </w:tc>
      </w:tr>
      <w:tr w:rsidR="00F36E55" w:rsidRPr="00F36E55" w14:paraId="481D26E2" w14:textId="77777777" w:rsidTr="00B87867">
        <w:trPr>
          <w:trHeight w:val="2793"/>
          <w:jc w:val="center"/>
        </w:trPr>
        <w:tc>
          <w:tcPr>
            <w:tcW w:w="2500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0DBED4" w14:textId="0B6B06F8" w:rsidR="00F36E55" w:rsidRPr="00F36E55" w:rsidRDefault="00F36E55" w:rsidP="00F36E55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23F71802" wp14:editId="3A2D6D2D">
                  <wp:extent cx="2393950" cy="1860550"/>
                  <wp:effectExtent l="0" t="0" r="6350" b="6350"/>
                  <wp:docPr id="23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102.JPG"/>
                          <pic:cNvPicPr/>
                        </pic:nvPicPr>
                        <pic:blipFill rotWithShape="1"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12" t="6587" r="5168" b="5623"/>
                          <a:stretch/>
                        </pic:blipFill>
                        <pic:spPr bwMode="auto">
                          <a:xfrm>
                            <a:off x="0" y="0"/>
                            <a:ext cx="2400281" cy="18654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00" w:type="pct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25EC0F4" w14:textId="3F9C8B8C" w:rsidR="00F36E55" w:rsidRPr="00F36E55" w:rsidRDefault="00F36E55" w:rsidP="00F36E55">
            <w:pPr>
              <w:spacing w:after="0"/>
              <w:jc w:val="center"/>
              <w:rPr>
                <w:rFonts w:asciiTheme="minorHAnsi" w:eastAsia="Times New Roman" w:hAnsiTheme="minorHAnsi"/>
                <w:sz w:val="20"/>
                <w:szCs w:val="20"/>
                <w:lang w:eastAsia="es-CL"/>
              </w:rPr>
            </w:pPr>
            <w:r>
              <w:rPr>
                <w:rFonts w:asciiTheme="minorHAnsi" w:eastAsia="Times New Roman" w:hAnsiTheme="minorHAnsi"/>
                <w:noProof/>
                <w:sz w:val="20"/>
                <w:szCs w:val="20"/>
                <w:lang w:eastAsia="es-CL"/>
              </w:rPr>
              <w:drawing>
                <wp:inline distT="0" distB="0" distL="0" distR="0" wp14:anchorId="73A24DC7" wp14:editId="1B642BA5">
                  <wp:extent cx="2413000" cy="1892719"/>
                  <wp:effectExtent l="0" t="0" r="6350" b="0"/>
                  <wp:docPr id="30" name="0 Imag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UASCO-PLANTA-PELLETS-17-12-2013 133.JPG"/>
                          <pic:cNvPicPr/>
                        </pic:nvPicPr>
                        <pic:blipFill rotWithShape="1"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72" t="18708"/>
                          <a:stretch/>
                        </pic:blipFill>
                        <pic:spPr bwMode="auto">
                          <a:xfrm>
                            <a:off x="0" y="0"/>
                            <a:ext cx="2412165" cy="18920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36E55" w:rsidRPr="00F36E55" w14:paraId="12FC115F" w14:textId="77777777" w:rsidTr="00B87867">
        <w:trPr>
          <w:trHeight w:val="300"/>
          <w:jc w:val="center"/>
        </w:trPr>
        <w:tc>
          <w:tcPr>
            <w:tcW w:w="10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698891" w14:textId="24DD7221" w:rsidR="00F36E55" w:rsidRPr="00F36E55" w:rsidRDefault="00F36E55" w:rsidP="00F36E55">
            <w:pPr>
              <w:pStyle w:val="Epgrafe"/>
              <w:spacing w:after="0"/>
              <w:rPr>
                <w:rFonts w:asciiTheme="minorHAnsi" w:eastAsia="Times New Roman" w:hAnsiTheme="minorHAnsi"/>
                <w:color w:val="auto"/>
                <w:lang w:eastAsia="es-CL"/>
              </w:rPr>
            </w:pPr>
            <w:r w:rsidRPr="00F36E55">
              <w:rPr>
                <w:rFonts w:asciiTheme="minorHAnsi" w:hAnsiTheme="minorHAnsi"/>
                <w:color w:val="auto"/>
              </w:rPr>
              <w:t xml:space="preserve">Fotografía </w:t>
            </w:r>
            <w:r>
              <w:rPr>
                <w:rFonts w:asciiTheme="minorHAnsi" w:hAnsiTheme="minorHAnsi"/>
                <w:color w:val="auto"/>
              </w:rPr>
              <w:t>21</w:t>
            </w:r>
          </w:p>
        </w:tc>
        <w:tc>
          <w:tcPr>
            <w:tcW w:w="1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68A8DBB2" w14:textId="7E9D53A7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sz w:val="18"/>
                <w:szCs w:val="18"/>
                <w:lang w:eastAsia="es-CL"/>
              </w:rPr>
              <w:t>Fecha :</w:t>
            </w:r>
            <w:r w:rsidRPr="00F36E55">
              <w:rPr>
                <w:rFonts w:asciiTheme="minorHAnsi" w:eastAsia="Times New Roman" w:hAnsiTheme="minorHAnsi"/>
                <w:sz w:val="18"/>
                <w:szCs w:val="18"/>
                <w:lang w:eastAsia="es-CL"/>
              </w:rPr>
              <w:t xml:space="preserve"> 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  <w:tc>
          <w:tcPr>
            <w:tcW w:w="1089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011E45" w14:textId="5E7024E4" w:rsidR="00F36E55" w:rsidRPr="00F36E55" w:rsidRDefault="00F36E55" w:rsidP="00F36E55">
            <w:pPr>
              <w:pStyle w:val="Epgrafe"/>
              <w:spacing w:after="0"/>
              <w:rPr>
                <w:rFonts w:asciiTheme="minorHAnsi" w:hAnsiTheme="minorHAnsi"/>
                <w:color w:val="auto"/>
              </w:rPr>
            </w:pPr>
            <w:r w:rsidRPr="00F36E55">
              <w:rPr>
                <w:rFonts w:asciiTheme="minorHAnsi" w:hAnsiTheme="minorHAnsi"/>
                <w:color w:val="auto"/>
              </w:rPr>
              <w:t xml:space="preserve">Fotografía </w:t>
            </w:r>
            <w:r>
              <w:rPr>
                <w:rFonts w:asciiTheme="minorHAnsi" w:hAnsiTheme="minorHAnsi"/>
                <w:color w:val="auto"/>
              </w:rPr>
              <w:t>22</w:t>
            </w:r>
          </w:p>
        </w:tc>
        <w:tc>
          <w:tcPr>
            <w:tcW w:w="14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14:paraId="12F31868" w14:textId="749F3390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  <w:t>Fecha :</w:t>
            </w:r>
            <w:r w:rsidRPr="00F36E55"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 w:rsidRPr="00B87867">
              <w:rPr>
                <w:rFonts w:asciiTheme="minorHAnsi" w:eastAsia="Times New Roman" w:hAnsiTheme="minorHAnsi"/>
                <w:sz w:val="20"/>
                <w:szCs w:val="20"/>
                <w:lang w:val="es-ES" w:eastAsia="es-CL"/>
              </w:rPr>
              <w:t>18-12-2013</w:t>
            </w:r>
          </w:p>
        </w:tc>
      </w:tr>
      <w:tr w:rsidR="00F36E55" w:rsidRPr="00F36E55" w14:paraId="75124E8F" w14:textId="77777777" w:rsidTr="00F36E55">
        <w:trPr>
          <w:trHeight w:val="344"/>
          <w:jc w:val="center"/>
        </w:trPr>
        <w:tc>
          <w:tcPr>
            <w:tcW w:w="2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6A2C9D9C" w14:textId="1F6A7632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F36E55"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>Muestra Punto 2</w:t>
            </w:r>
          </w:p>
          <w:p w14:paraId="4CA75EA2" w14:textId="77777777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</w:pPr>
          </w:p>
        </w:tc>
        <w:tc>
          <w:tcPr>
            <w:tcW w:w="250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14:paraId="4BE65B72" w14:textId="52451795" w:rsidR="00F36E55" w:rsidRPr="00F36E55" w:rsidRDefault="00F36E55" w:rsidP="00F36E55">
            <w:pPr>
              <w:spacing w:after="0"/>
              <w:jc w:val="left"/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</w:pPr>
            <w:r w:rsidRPr="00F36E55">
              <w:rPr>
                <w:rFonts w:asciiTheme="minorHAnsi" w:eastAsia="Times New Roman" w:hAnsiTheme="minorHAnsi"/>
                <w:b/>
                <w:color w:val="000000"/>
                <w:sz w:val="18"/>
                <w:szCs w:val="18"/>
                <w:lang w:eastAsia="es-CL"/>
              </w:rPr>
              <w:t>Descripción Medio de Prueba:</w:t>
            </w:r>
            <w:r w:rsidRPr="00F36E55"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 xml:space="preserve"> </w:t>
            </w:r>
            <w:r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  <w:t>Muestra Punto 3</w:t>
            </w:r>
          </w:p>
          <w:p w14:paraId="5F4F0226" w14:textId="77777777" w:rsidR="00F36E55" w:rsidRPr="00F36E55" w:rsidRDefault="00F36E55" w:rsidP="00F36E55">
            <w:pPr>
              <w:keepNext/>
              <w:spacing w:after="0"/>
              <w:jc w:val="left"/>
              <w:rPr>
                <w:rFonts w:asciiTheme="minorHAnsi" w:eastAsia="Times New Roman" w:hAnsiTheme="minorHAnsi"/>
                <w:color w:val="000000"/>
                <w:sz w:val="18"/>
                <w:szCs w:val="18"/>
                <w:lang w:eastAsia="es-CL"/>
              </w:rPr>
            </w:pPr>
          </w:p>
        </w:tc>
      </w:tr>
    </w:tbl>
    <w:p w14:paraId="7C381B26" w14:textId="3692007C" w:rsidR="00575F05" w:rsidRPr="00EE0FC6" w:rsidRDefault="00575F05" w:rsidP="00B87867">
      <w:pPr>
        <w:spacing w:after="0"/>
        <w:rPr>
          <w:rFonts w:asciiTheme="minorHAnsi" w:hAnsiTheme="minorHAnsi"/>
        </w:rPr>
      </w:pPr>
    </w:p>
    <w:p w14:paraId="78B2528D" w14:textId="77777777" w:rsidR="00AF2419" w:rsidRPr="007C2473" w:rsidRDefault="00AF2419" w:rsidP="00AF2419">
      <w:pPr>
        <w:rPr>
          <w:rFonts w:asciiTheme="minorHAnsi" w:hAnsiTheme="minorHAnsi"/>
        </w:rPr>
        <w:sectPr w:rsidR="00AF2419" w:rsidRPr="007C2473" w:rsidSect="00CA71DB">
          <w:pgSz w:w="15840" w:h="12240" w:orient="landscape" w:code="1"/>
          <w:pgMar w:top="720" w:right="720" w:bottom="720" w:left="720" w:header="709" w:footer="709" w:gutter="0"/>
          <w:cols w:space="708"/>
          <w:docGrid w:linePitch="360"/>
        </w:sectPr>
      </w:pPr>
    </w:p>
    <w:p w14:paraId="126D42F9" w14:textId="77777777" w:rsidR="00BE637F" w:rsidRDefault="00BE637F" w:rsidP="00B87867">
      <w:pPr>
        <w:pStyle w:val="Ttulo1"/>
      </w:pPr>
      <w:bookmarkStart w:id="24" w:name="_Toc379459470"/>
      <w:r w:rsidRPr="007C2473">
        <w:t>CONCLUSIONES</w:t>
      </w:r>
      <w:bookmarkEnd w:id="24"/>
    </w:p>
    <w:p w14:paraId="3D4890BE" w14:textId="77777777" w:rsidR="00DA76AE" w:rsidRPr="00F55B61" w:rsidRDefault="00DA76AE" w:rsidP="00B87867">
      <w:pPr>
        <w:rPr>
          <w:rFonts w:hint="eastAsia"/>
        </w:rPr>
      </w:pPr>
    </w:p>
    <w:p w14:paraId="126D42FA" w14:textId="1A2974BC" w:rsidR="00CA71DB" w:rsidRDefault="00374C41" w:rsidP="00CA71DB">
      <w:pPr>
        <w:rPr>
          <w:rFonts w:asciiTheme="minorHAnsi" w:hAnsiTheme="minorHAnsi"/>
        </w:rPr>
      </w:pPr>
      <w:r w:rsidRPr="00B87867">
        <w:rPr>
          <w:rFonts w:asciiTheme="minorHAnsi" w:hAnsiTheme="minorHAnsi"/>
        </w:rPr>
        <w:t>A partir de los registros efectuados</w:t>
      </w:r>
      <w:r w:rsidR="00DA76AE">
        <w:rPr>
          <w:rFonts w:asciiTheme="minorHAnsi" w:hAnsiTheme="minorHAnsi"/>
        </w:rPr>
        <w:t xml:space="preserve"> con el equipo ROV FO II, de manera visual y </w:t>
      </w:r>
      <w:r w:rsidR="004E0D56">
        <w:rPr>
          <w:rFonts w:asciiTheme="minorHAnsi" w:hAnsiTheme="minorHAnsi"/>
        </w:rPr>
        <w:t>de las muestras de sedimento analizadas</w:t>
      </w:r>
      <w:r w:rsidRPr="00B87867">
        <w:rPr>
          <w:rFonts w:asciiTheme="minorHAnsi" w:hAnsiTheme="minorHAnsi"/>
        </w:rPr>
        <w:t>, es posible</w:t>
      </w:r>
      <w:r w:rsidR="00CA71DB" w:rsidRPr="00B87867">
        <w:rPr>
          <w:rFonts w:asciiTheme="minorHAnsi" w:hAnsiTheme="minorHAnsi"/>
        </w:rPr>
        <w:t xml:space="preserve"> </w:t>
      </w:r>
      <w:r w:rsidRPr="00B87867">
        <w:rPr>
          <w:rFonts w:asciiTheme="minorHAnsi" w:hAnsiTheme="minorHAnsi"/>
        </w:rPr>
        <w:t>establecer</w:t>
      </w:r>
      <w:r w:rsidR="00CA71DB" w:rsidRPr="00B87867">
        <w:rPr>
          <w:rFonts w:asciiTheme="minorHAnsi" w:hAnsiTheme="minorHAnsi"/>
        </w:rPr>
        <w:t xml:space="preserve"> lo siguiente:</w:t>
      </w:r>
    </w:p>
    <w:p w14:paraId="5EBE732E" w14:textId="605E9CAB" w:rsidR="00167898" w:rsidRPr="00167898" w:rsidRDefault="00167898" w:rsidP="00CA71DB">
      <w:pPr>
        <w:rPr>
          <w:rFonts w:asciiTheme="minorHAnsi" w:hAnsiTheme="minorHAnsi"/>
          <w:u w:val="single"/>
        </w:rPr>
      </w:pPr>
      <w:r w:rsidRPr="00167898">
        <w:rPr>
          <w:rFonts w:asciiTheme="minorHAnsi" w:hAnsiTheme="minorHAnsi"/>
          <w:u w:val="single"/>
        </w:rPr>
        <w:t>Inspección Visual Submarina</w:t>
      </w:r>
    </w:p>
    <w:p w14:paraId="529CB15C" w14:textId="18A3A0A2" w:rsidR="004E0D56" w:rsidRPr="002247DC" w:rsidRDefault="00374C41" w:rsidP="00D9618B">
      <w:pPr>
        <w:pStyle w:val="Prrafodelista"/>
        <w:numPr>
          <w:ilvl w:val="1"/>
          <w:numId w:val="9"/>
        </w:numPr>
        <w:ind w:left="567"/>
        <w:rPr>
          <w:rFonts w:asciiTheme="minorHAnsi" w:hAnsiTheme="minorHAnsi"/>
        </w:rPr>
      </w:pPr>
      <w:r w:rsidRPr="00B87867">
        <w:rPr>
          <w:rFonts w:asciiTheme="minorHAnsi" w:hAnsiTheme="minorHAnsi"/>
        </w:rPr>
        <w:t xml:space="preserve">Se constata </w:t>
      </w:r>
      <w:r w:rsidR="00DA76AE" w:rsidRPr="00B87867">
        <w:rPr>
          <w:rFonts w:asciiTheme="minorHAnsi" w:hAnsiTheme="minorHAnsi"/>
        </w:rPr>
        <w:t xml:space="preserve">un </w:t>
      </w:r>
      <w:r w:rsidR="009D12F8" w:rsidRPr="002247DC">
        <w:rPr>
          <w:rFonts w:asciiTheme="minorHAnsi" w:hAnsiTheme="minorHAnsi"/>
        </w:rPr>
        <w:t xml:space="preserve">sector </w:t>
      </w:r>
      <w:r w:rsidR="00DA76AE" w:rsidRPr="00B87867">
        <w:rPr>
          <w:rFonts w:asciiTheme="minorHAnsi" w:hAnsiTheme="minorHAnsi"/>
        </w:rPr>
        <w:t>de</w:t>
      </w:r>
      <w:r w:rsidR="004E0D56" w:rsidRPr="002247DC">
        <w:rPr>
          <w:rFonts w:asciiTheme="minorHAnsi" w:hAnsiTheme="minorHAnsi"/>
        </w:rPr>
        <w:t xml:space="preserve"> </w:t>
      </w:r>
      <w:r w:rsidR="00DA76AE" w:rsidRPr="00B87867">
        <w:rPr>
          <w:rFonts w:asciiTheme="minorHAnsi" w:hAnsiTheme="minorHAnsi"/>
        </w:rPr>
        <w:t xml:space="preserve">suelo marino </w:t>
      </w:r>
      <w:r w:rsidR="004E0D56" w:rsidRPr="002247DC">
        <w:rPr>
          <w:rFonts w:asciiTheme="minorHAnsi" w:hAnsiTheme="minorHAnsi"/>
        </w:rPr>
        <w:t xml:space="preserve">(Bentos) </w:t>
      </w:r>
      <w:r w:rsidR="00DA76AE" w:rsidRPr="00B87867">
        <w:rPr>
          <w:rFonts w:asciiTheme="minorHAnsi" w:hAnsiTheme="minorHAnsi"/>
        </w:rPr>
        <w:t>cercano a</w:t>
      </w:r>
      <w:r w:rsidR="009D12F8" w:rsidRPr="002247DC">
        <w:rPr>
          <w:rFonts w:asciiTheme="minorHAnsi" w:hAnsiTheme="minorHAnsi"/>
        </w:rPr>
        <w:t xml:space="preserve">l emisario y </w:t>
      </w:r>
      <w:r w:rsidR="00624440">
        <w:rPr>
          <w:rFonts w:asciiTheme="minorHAnsi" w:hAnsiTheme="minorHAnsi"/>
        </w:rPr>
        <w:t>en</w:t>
      </w:r>
      <w:r w:rsidR="00DA76AE" w:rsidRPr="00B87867">
        <w:rPr>
          <w:rFonts w:asciiTheme="minorHAnsi" w:hAnsiTheme="minorHAnsi"/>
        </w:rPr>
        <w:t xml:space="preserve"> </w:t>
      </w:r>
      <w:r w:rsidR="00624440">
        <w:rPr>
          <w:rFonts w:asciiTheme="minorHAnsi" w:hAnsiTheme="minorHAnsi"/>
        </w:rPr>
        <w:t>la zona de influencia de descarga</w:t>
      </w:r>
      <w:r w:rsidR="00DA76AE" w:rsidRPr="00B87867">
        <w:rPr>
          <w:rFonts w:asciiTheme="minorHAnsi" w:hAnsiTheme="minorHAnsi"/>
        </w:rPr>
        <w:t xml:space="preserve"> de</w:t>
      </w:r>
      <w:r w:rsidR="00624440">
        <w:rPr>
          <w:rFonts w:asciiTheme="minorHAnsi" w:hAnsiTheme="minorHAnsi"/>
        </w:rPr>
        <w:t>l</w:t>
      </w:r>
      <w:r w:rsidR="00DA76AE" w:rsidRPr="00B87867">
        <w:rPr>
          <w:rFonts w:asciiTheme="minorHAnsi" w:hAnsiTheme="minorHAnsi"/>
        </w:rPr>
        <w:t xml:space="preserve"> relave</w:t>
      </w:r>
      <w:r w:rsidR="009D12F8" w:rsidRPr="002247DC">
        <w:rPr>
          <w:rFonts w:asciiTheme="minorHAnsi" w:hAnsiTheme="minorHAnsi"/>
        </w:rPr>
        <w:t>,</w:t>
      </w:r>
      <w:r w:rsidR="00DA76AE" w:rsidRPr="00B87867">
        <w:rPr>
          <w:rFonts w:asciiTheme="minorHAnsi" w:hAnsiTheme="minorHAnsi"/>
        </w:rPr>
        <w:t xml:space="preserve"> </w:t>
      </w:r>
      <w:r w:rsidR="00624440">
        <w:rPr>
          <w:rFonts w:asciiTheme="minorHAnsi" w:hAnsiTheme="minorHAnsi"/>
        </w:rPr>
        <w:t xml:space="preserve">comenzando </w:t>
      </w:r>
      <w:r w:rsidR="009D12F8" w:rsidRPr="002247DC">
        <w:rPr>
          <w:rFonts w:asciiTheme="minorHAnsi" w:hAnsiTheme="minorHAnsi"/>
        </w:rPr>
        <w:t>desde los 23 m de profundidad hast</w:t>
      </w:r>
      <w:r w:rsidR="00DA76AE" w:rsidRPr="00B87867">
        <w:rPr>
          <w:rFonts w:asciiTheme="minorHAnsi" w:hAnsiTheme="minorHAnsi"/>
        </w:rPr>
        <w:t>a</w:t>
      </w:r>
      <w:r w:rsidR="009D12F8" w:rsidRPr="002247DC">
        <w:rPr>
          <w:rFonts w:asciiTheme="minorHAnsi" w:hAnsiTheme="minorHAnsi"/>
        </w:rPr>
        <w:t xml:space="preserve"> los 44 m</w:t>
      </w:r>
      <w:r w:rsidR="004E0D56" w:rsidRPr="002247DC">
        <w:rPr>
          <w:rFonts w:asciiTheme="minorHAnsi" w:hAnsiTheme="minorHAnsi"/>
        </w:rPr>
        <w:t xml:space="preserve"> (Punto 4)</w:t>
      </w:r>
      <w:r w:rsidR="009D12F8" w:rsidRPr="002247DC">
        <w:rPr>
          <w:rFonts w:asciiTheme="minorHAnsi" w:hAnsiTheme="minorHAnsi"/>
        </w:rPr>
        <w:t>, presenta un sustrato co</w:t>
      </w:r>
      <w:r w:rsidR="00624440">
        <w:rPr>
          <w:rFonts w:asciiTheme="minorHAnsi" w:hAnsiTheme="minorHAnsi"/>
        </w:rPr>
        <w:t>mpuesto de sedimento fino</w:t>
      </w:r>
      <w:r w:rsidR="009D12F8" w:rsidRPr="002247DC">
        <w:rPr>
          <w:rFonts w:asciiTheme="minorHAnsi" w:hAnsiTheme="minorHAnsi"/>
        </w:rPr>
        <w:t>.</w:t>
      </w:r>
      <w:r w:rsidR="004E0D56" w:rsidRPr="002247DC">
        <w:rPr>
          <w:rFonts w:asciiTheme="minorHAnsi" w:hAnsiTheme="minorHAnsi"/>
        </w:rPr>
        <w:t xml:space="preserve"> </w:t>
      </w:r>
    </w:p>
    <w:p w14:paraId="4003C349" w14:textId="7C4242E8" w:rsidR="00624440" w:rsidRDefault="00624440" w:rsidP="00624440">
      <w:pPr>
        <w:pStyle w:val="Prrafodelista"/>
        <w:numPr>
          <w:ilvl w:val="1"/>
          <w:numId w:val="9"/>
        </w:numPr>
        <w:ind w:left="567"/>
        <w:rPr>
          <w:rFonts w:asciiTheme="minorHAnsi" w:hAnsiTheme="minorHAnsi"/>
        </w:rPr>
      </w:pPr>
      <w:r>
        <w:rPr>
          <w:rFonts w:asciiTheme="minorHAnsi" w:hAnsiTheme="minorHAnsi"/>
        </w:rPr>
        <w:t>El área de suelo marino</w:t>
      </w:r>
      <w:r w:rsidR="004E0D56" w:rsidRPr="002247DC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anteriormente </w:t>
      </w:r>
      <w:r w:rsidR="004E0D56" w:rsidRPr="002247DC">
        <w:rPr>
          <w:rFonts w:asciiTheme="minorHAnsi" w:hAnsiTheme="minorHAnsi"/>
        </w:rPr>
        <w:t>señalado</w:t>
      </w:r>
      <w:r>
        <w:rPr>
          <w:rFonts w:asciiTheme="minorHAnsi" w:hAnsiTheme="minorHAnsi"/>
        </w:rPr>
        <w:t xml:space="preserve"> (descarga hasta zona de influencia)</w:t>
      </w:r>
      <w:r w:rsidR="004E0D56" w:rsidRPr="002247DC">
        <w:rPr>
          <w:rFonts w:asciiTheme="minorHAnsi" w:hAnsiTheme="minorHAnsi"/>
        </w:rPr>
        <w:t xml:space="preserve"> en términos de </w:t>
      </w:r>
      <w:r>
        <w:rPr>
          <w:rFonts w:asciiTheme="minorHAnsi" w:hAnsiTheme="minorHAnsi"/>
        </w:rPr>
        <w:t xml:space="preserve">cobertura de </w:t>
      </w:r>
      <w:r w:rsidR="004E0D56" w:rsidRPr="002247DC">
        <w:rPr>
          <w:rFonts w:asciiTheme="minorHAnsi" w:hAnsiTheme="minorHAnsi"/>
        </w:rPr>
        <w:t>fauna o flora, no presenta comunidades de organismos bentónicos visibles (</w:t>
      </w:r>
      <w:proofErr w:type="spellStart"/>
      <w:r w:rsidR="004E0D56" w:rsidRPr="002247DC">
        <w:rPr>
          <w:rFonts w:asciiTheme="minorHAnsi" w:hAnsiTheme="minorHAnsi"/>
        </w:rPr>
        <w:t>Megafauna</w:t>
      </w:r>
      <w:proofErr w:type="spellEnd"/>
      <w:r w:rsidR="004E0D56" w:rsidRPr="002247DC">
        <w:rPr>
          <w:rFonts w:asciiTheme="minorHAnsi" w:hAnsiTheme="minorHAnsi"/>
        </w:rPr>
        <w:t xml:space="preserve"> o </w:t>
      </w:r>
      <w:proofErr w:type="spellStart"/>
      <w:r w:rsidR="004E0D56" w:rsidRPr="002247DC">
        <w:rPr>
          <w:rFonts w:asciiTheme="minorHAnsi" w:hAnsiTheme="minorHAnsi"/>
        </w:rPr>
        <w:t>epifauna</w:t>
      </w:r>
      <w:proofErr w:type="spellEnd"/>
      <w:r w:rsidR="004E0D56" w:rsidRPr="002247DC">
        <w:rPr>
          <w:rFonts w:asciiTheme="minorHAnsi" w:hAnsiTheme="minorHAnsi"/>
        </w:rPr>
        <w:t>), salvo</w:t>
      </w:r>
      <w:r>
        <w:rPr>
          <w:rFonts w:asciiTheme="minorHAnsi" w:hAnsiTheme="minorHAnsi"/>
        </w:rPr>
        <w:t xml:space="preserve"> unos pocos</w:t>
      </w:r>
      <w:r w:rsidR="004E0D56" w:rsidRPr="002247DC">
        <w:rPr>
          <w:rFonts w:asciiTheme="minorHAnsi" w:hAnsiTheme="minorHAnsi"/>
        </w:rPr>
        <w:t xml:space="preserve"> individuos de decápodos (Jaiba) y peces en sector de rocas submareales</w:t>
      </w:r>
      <w:r>
        <w:rPr>
          <w:rFonts w:asciiTheme="minorHAnsi" w:hAnsiTheme="minorHAnsi"/>
        </w:rPr>
        <w:t xml:space="preserve"> cercano al emisario</w:t>
      </w:r>
      <w:r w:rsidR="004E0D56" w:rsidRPr="002247DC">
        <w:rPr>
          <w:rFonts w:asciiTheme="minorHAnsi" w:hAnsiTheme="minorHAnsi"/>
        </w:rPr>
        <w:t>.</w:t>
      </w:r>
      <w:r w:rsidRPr="00624440">
        <w:rPr>
          <w:rFonts w:asciiTheme="minorHAnsi" w:hAnsiTheme="minorHAnsi"/>
        </w:rPr>
        <w:t xml:space="preserve"> </w:t>
      </w:r>
    </w:p>
    <w:p w14:paraId="496655F8" w14:textId="73FFDCAE" w:rsidR="000D4951" w:rsidRDefault="000D4951" w:rsidP="00624440">
      <w:pPr>
        <w:pStyle w:val="Prrafodelista"/>
        <w:numPr>
          <w:ilvl w:val="1"/>
          <w:numId w:val="9"/>
        </w:numPr>
        <w:ind w:left="567"/>
        <w:rPr>
          <w:rFonts w:asciiTheme="minorHAnsi" w:hAnsiTheme="minorHAnsi"/>
        </w:rPr>
      </w:pPr>
      <w:r>
        <w:rPr>
          <w:rFonts w:asciiTheme="minorHAnsi" w:hAnsiTheme="minorHAnsi"/>
        </w:rPr>
        <w:t>Se constata que en el sector denominado Emisario de Emergencia se observa un suelo marino cuyo sustrato corresponde a sedimento fino y e</w:t>
      </w:r>
      <w:r w:rsidRPr="002247DC">
        <w:rPr>
          <w:rFonts w:asciiTheme="minorHAnsi" w:hAnsiTheme="minorHAnsi"/>
        </w:rPr>
        <w:t xml:space="preserve">n términos de </w:t>
      </w:r>
      <w:r>
        <w:rPr>
          <w:rFonts w:asciiTheme="minorHAnsi" w:hAnsiTheme="minorHAnsi"/>
        </w:rPr>
        <w:t xml:space="preserve">cobertura de </w:t>
      </w:r>
      <w:r w:rsidRPr="002247DC">
        <w:rPr>
          <w:rFonts w:asciiTheme="minorHAnsi" w:hAnsiTheme="minorHAnsi"/>
        </w:rPr>
        <w:t>fauna o flora, no presenta comunidades de organismos bentónicos visibles (</w:t>
      </w:r>
      <w:proofErr w:type="spellStart"/>
      <w:r w:rsidRPr="002247DC">
        <w:rPr>
          <w:rFonts w:asciiTheme="minorHAnsi" w:hAnsiTheme="minorHAnsi"/>
        </w:rPr>
        <w:t>Megafauna</w:t>
      </w:r>
      <w:proofErr w:type="spellEnd"/>
      <w:r w:rsidRPr="002247DC">
        <w:rPr>
          <w:rFonts w:asciiTheme="minorHAnsi" w:hAnsiTheme="minorHAnsi"/>
        </w:rPr>
        <w:t xml:space="preserve"> o </w:t>
      </w:r>
      <w:proofErr w:type="spellStart"/>
      <w:r w:rsidRPr="002247DC">
        <w:rPr>
          <w:rFonts w:asciiTheme="minorHAnsi" w:hAnsiTheme="minorHAnsi"/>
        </w:rPr>
        <w:t>epifauna</w:t>
      </w:r>
      <w:proofErr w:type="spellEnd"/>
      <w:r w:rsidRPr="002247DC">
        <w:rPr>
          <w:rFonts w:asciiTheme="minorHAnsi" w:hAnsiTheme="minorHAnsi"/>
        </w:rPr>
        <w:t>), salvo</w:t>
      </w:r>
      <w:r>
        <w:rPr>
          <w:rFonts w:asciiTheme="minorHAnsi" w:hAnsiTheme="minorHAnsi"/>
        </w:rPr>
        <w:t xml:space="preserve"> unos pocos</w:t>
      </w:r>
      <w:r w:rsidRPr="002247DC">
        <w:rPr>
          <w:rFonts w:asciiTheme="minorHAnsi" w:hAnsiTheme="minorHAnsi"/>
        </w:rPr>
        <w:t xml:space="preserve"> individuos de decápodos (Jaiba)</w:t>
      </w:r>
      <w:r>
        <w:rPr>
          <w:rFonts w:asciiTheme="minorHAnsi" w:hAnsiTheme="minorHAnsi"/>
        </w:rPr>
        <w:t>.</w:t>
      </w:r>
    </w:p>
    <w:p w14:paraId="6D59C49C" w14:textId="6B679E49" w:rsidR="00624440" w:rsidRPr="002247DC" w:rsidRDefault="00624440" w:rsidP="00624440">
      <w:pPr>
        <w:pStyle w:val="Prrafodelista"/>
        <w:numPr>
          <w:ilvl w:val="1"/>
          <w:numId w:val="9"/>
        </w:numPr>
        <w:ind w:left="567"/>
        <w:rPr>
          <w:rFonts w:asciiTheme="minorHAnsi" w:hAnsiTheme="minorHAnsi"/>
        </w:rPr>
      </w:pPr>
      <w:r w:rsidRPr="002247DC">
        <w:rPr>
          <w:rFonts w:asciiTheme="minorHAnsi" w:hAnsiTheme="minorHAnsi"/>
        </w:rPr>
        <w:t xml:space="preserve">En el sector Sur de la Ensenada </w:t>
      </w:r>
      <w:proofErr w:type="spellStart"/>
      <w:r w:rsidRPr="002247DC">
        <w:rPr>
          <w:rFonts w:asciiTheme="minorHAnsi" w:hAnsiTheme="minorHAnsi"/>
        </w:rPr>
        <w:t>Chapaco</w:t>
      </w:r>
      <w:proofErr w:type="spellEnd"/>
      <w:r w:rsidRPr="002247DC">
        <w:rPr>
          <w:rFonts w:asciiTheme="minorHAnsi" w:hAnsiTheme="minorHAnsi"/>
        </w:rPr>
        <w:t xml:space="preserve">, se presenta un sustrato que presenta una coloración </w:t>
      </w:r>
      <w:r>
        <w:rPr>
          <w:rFonts w:asciiTheme="minorHAnsi" w:hAnsiTheme="minorHAnsi"/>
        </w:rPr>
        <w:t xml:space="preserve">parda y constituida de granos </w:t>
      </w:r>
      <w:r w:rsidRPr="002247DC">
        <w:rPr>
          <w:rFonts w:asciiTheme="minorHAnsi" w:hAnsiTheme="minorHAnsi"/>
        </w:rPr>
        <w:t>gruesos</w:t>
      </w:r>
      <w:r>
        <w:rPr>
          <w:rFonts w:asciiTheme="minorHAnsi" w:hAnsiTheme="minorHAnsi"/>
        </w:rPr>
        <w:t xml:space="preserve"> a finos. En este sector se observa presencia de comunidades bentónicas y </w:t>
      </w:r>
      <w:proofErr w:type="spellStart"/>
      <w:r>
        <w:rPr>
          <w:rFonts w:asciiTheme="minorHAnsi" w:hAnsiTheme="minorHAnsi"/>
        </w:rPr>
        <w:t>megafauna</w:t>
      </w:r>
      <w:proofErr w:type="spellEnd"/>
      <w:r>
        <w:rPr>
          <w:rFonts w:asciiTheme="minorHAnsi" w:hAnsiTheme="minorHAnsi"/>
        </w:rPr>
        <w:t xml:space="preserve"> constituida de poblaciones de </w:t>
      </w:r>
      <w:proofErr w:type="spellStart"/>
      <w:r>
        <w:rPr>
          <w:rFonts w:asciiTheme="minorHAnsi" w:hAnsiTheme="minorHAnsi"/>
        </w:rPr>
        <w:t>paguridos</w:t>
      </w:r>
      <w:proofErr w:type="spellEnd"/>
      <w:r>
        <w:rPr>
          <w:rFonts w:asciiTheme="minorHAnsi" w:hAnsiTheme="minorHAnsi"/>
        </w:rPr>
        <w:t xml:space="preserve"> y decápodos</w:t>
      </w:r>
      <w:r w:rsidRPr="002247DC">
        <w:rPr>
          <w:rFonts w:asciiTheme="minorHAnsi" w:hAnsiTheme="minorHAnsi"/>
        </w:rPr>
        <w:t>.</w:t>
      </w:r>
    </w:p>
    <w:p w14:paraId="7FBC9069" w14:textId="512EA857" w:rsidR="009D12F8" w:rsidRDefault="009D12F8" w:rsidP="00624440">
      <w:pPr>
        <w:pStyle w:val="Prrafodelista"/>
        <w:ind w:left="567"/>
        <w:rPr>
          <w:rFonts w:asciiTheme="minorHAnsi" w:hAnsiTheme="minorHAnsi"/>
        </w:rPr>
      </w:pPr>
    </w:p>
    <w:p w14:paraId="28AD450F" w14:textId="10A58E34" w:rsidR="00167898" w:rsidRPr="00167898" w:rsidRDefault="00167898" w:rsidP="00167898">
      <w:pPr>
        <w:rPr>
          <w:rFonts w:asciiTheme="minorHAnsi" w:hAnsiTheme="minorHAnsi"/>
          <w:u w:val="single"/>
        </w:rPr>
      </w:pPr>
      <w:r w:rsidRPr="00167898">
        <w:rPr>
          <w:rFonts w:asciiTheme="minorHAnsi" w:hAnsiTheme="minorHAnsi"/>
          <w:u w:val="single"/>
        </w:rPr>
        <w:t>Muestreo Sedimento</w:t>
      </w:r>
    </w:p>
    <w:p w14:paraId="25ED9F2B" w14:textId="58AA42C1" w:rsidR="00624440" w:rsidRDefault="000D4951" w:rsidP="00624440">
      <w:pPr>
        <w:pStyle w:val="Prrafodelista"/>
        <w:numPr>
          <w:ilvl w:val="0"/>
          <w:numId w:val="14"/>
        </w:numPr>
        <w:ind w:left="567"/>
        <w:rPr>
          <w:rFonts w:asciiTheme="minorHAnsi" w:hAnsiTheme="minorHAnsi"/>
        </w:rPr>
      </w:pPr>
      <w:r>
        <w:rPr>
          <w:rFonts w:asciiTheme="minorHAnsi" w:hAnsiTheme="minorHAnsi"/>
        </w:rPr>
        <w:t>Se constata que en el sedimento</w:t>
      </w:r>
      <w:r w:rsidR="00624440" w:rsidRPr="00B87867">
        <w:rPr>
          <w:rFonts w:asciiTheme="minorHAnsi" w:hAnsiTheme="minorHAnsi"/>
        </w:rPr>
        <w:t xml:space="preserve"> marino cercano a</w:t>
      </w:r>
      <w:r w:rsidR="00624440" w:rsidRPr="002247DC">
        <w:rPr>
          <w:rFonts w:asciiTheme="minorHAnsi" w:hAnsiTheme="minorHAnsi"/>
        </w:rPr>
        <w:t xml:space="preserve">l emisario y </w:t>
      </w:r>
      <w:r>
        <w:rPr>
          <w:rFonts w:asciiTheme="minorHAnsi" w:hAnsiTheme="minorHAnsi"/>
        </w:rPr>
        <w:t>en</w:t>
      </w:r>
      <w:r w:rsidRPr="00B87867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la zona de influencia de descarga</w:t>
      </w:r>
      <w:r w:rsidRPr="00B87867">
        <w:rPr>
          <w:rFonts w:asciiTheme="minorHAnsi" w:hAnsiTheme="minorHAnsi"/>
        </w:rPr>
        <w:t xml:space="preserve"> de</w:t>
      </w:r>
      <w:r>
        <w:rPr>
          <w:rFonts w:asciiTheme="minorHAnsi" w:hAnsiTheme="minorHAnsi"/>
        </w:rPr>
        <w:t>l</w:t>
      </w:r>
      <w:r w:rsidRPr="00B87867">
        <w:rPr>
          <w:rFonts w:asciiTheme="minorHAnsi" w:hAnsiTheme="minorHAnsi"/>
        </w:rPr>
        <w:t xml:space="preserve"> relave</w:t>
      </w:r>
      <w:r w:rsidR="00624440" w:rsidRPr="002247DC">
        <w:rPr>
          <w:rFonts w:asciiTheme="minorHAnsi" w:hAnsiTheme="minorHAnsi"/>
        </w:rPr>
        <w:t>,</w:t>
      </w:r>
      <w:r w:rsidR="00624440" w:rsidRPr="00B87867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>tanto en los 35</w:t>
      </w:r>
      <w:r w:rsidR="00624440" w:rsidRPr="002247DC">
        <w:rPr>
          <w:rFonts w:asciiTheme="minorHAnsi" w:hAnsiTheme="minorHAnsi"/>
        </w:rPr>
        <w:t xml:space="preserve"> m de profundidad </w:t>
      </w:r>
      <w:r>
        <w:rPr>
          <w:rFonts w:asciiTheme="minorHAnsi" w:hAnsiTheme="minorHAnsi"/>
        </w:rPr>
        <w:t xml:space="preserve">(Punto 1) </w:t>
      </w:r>
      <w:r w:rsidR="00624440" w:rsidRPr="002247DC">
        <w:rPr>
          <w:rFonts w:asciiTheme="minorHAnsi" w:hAnsiTheme="minorHAnsi"/>
        </w:rPr>
        <w:t>hast</w:t>
      </w:r>
      <w:r w:rsidR="00624440" w:rsidRPr="00B87867">
        <w:rPr>
          <w:rFonts w:asciiTheme="minorHAnsi" w:hAnsiTheme="minorHAnsi"/>
        </w:rPr>
        <w:t>a</w:t>
      </w:r>
      <w:r w:rsidR="00624440" w:rsidRPr="002247DC">
        <w:rPr>
          <w:rFonts w:asciiTheme="minorHAnsi" w:hAnsiTheme="minorHAnsi"/>
        </w:rPr>
        <w:t xml:space="preserve"> los 44 m </w:t>
      </w:r>
      <w:r>
        <w:rPr>
          <w:rFonts w:asciiTheme="minorHAnsi" w:hAnsiTheme="minorHAnsi"/>
        </w:rPr>
        <w:t xml:space="preserve">de profundidad </w:t>
      </w:r>
      <w:r w:rsidR="00624440" w:rsidRPr="002247DC">
        <w:rPr>
          <w:rFonts w:asciiTheme="minorHAnsi" w:hAnsiTheme="minorHAnsi"/>
        </w:rPr>
        <w:t xml:space="preserve">(Punto 4), que presenta </w:t>
      </w:r>
      <w:r>
        <w:rPr>
          <w:rFonts w:asciiTheme="minorHAnsi" w:hAnsiTheme="minorHAnsi"/>
        </w:rPr>
        <w:t>concentraciones de</w:t>
      </w:r>
      <w:r w:rsidR="00624440" w:rsidRPr="002247DC">
        <w:rPr>
          <w:rFonts w:asciiTheme="minorHAnsi" w:hAnsiTheme="minorHAnsi"/>
        </w:rPr>
        <w:t xml:space="preserve"> Cobre Total y Hierro Total</w:t>
      </w:r>
      <w:r>
        <w:rPr>
          <w:rFonts w:asciiTheme="minorHAnsi" w:hAnsiTheme="minorHAnsi"/>
        </w:rPr>
        <w:t xml:space="preserve"> superiores a zonas que no son influenciadas </w:t>
      </w:r>
      <w:r w:rsidR="00456B6F">
        <w:rPr>
          <w:rFonts w:asciiTheme="minorHAnsi" w:hAnsiTheme="minorHAnsi"/>
        </w:rPr>
        <w:t xml:space="preserve">directamente </w:t>
      </w:r>
      <w:r>
        <w:rPr>
          <w:rFonts w:asciiTheme="minorHAnsi" w:hAnsiTheme="minorHAnsi"/>
        </w:rPr>
        <w:t>por la descarga (</w:t>
      </w:r>
      <w:r w:rsidR="00456B6F">
        <w:rPr>
          <w:rFonts w:asciiTheme="minorHAnsi" w:hAnsiTheme="minorHAnsi"/>
        </w:rPr>
        <w:t xml:space="preserve">Sur Ensenada </w:t>
      </w:r>
      <w:proofErr w:type="spellStart"/>
      <w:r w:rsidR="00456B6F">
        <w:rPr>
          <w:rFonts w:asciiTheme="minorHAnsi" w:hAnsiTheme="minorHAnsi"/>
        </w:rPr>
        <w:t>Chapaco</w:t>
      </w:r>
      <w:proofErr w:type="spellEnd"/>
      <w:r w:rsidR="00456B6F">
        <w:rPr>
          <w:rFonts w:asciiTheme="minorHAnsi" w:hAnsiTheme="minorHAnsi"/>
        </w:rPr>
        <w:t xml:space="preserve">, </w:t>
      </w:r>
      <w:r>
        <w:rPr>
          <w:rFonts w:asciiTheme="minorHAnsi" w:hAnsiTheme="minorHAnsi"/>
        </w:rPr>
        <w:t>Punto 3)</w:t>
      </w:r>
      <w:r w:rsidR="00624440" w:rsidRPr="002247DC">
        <w:rPr>
          <w:rFonts w:asciiTheme="minorHAnsi" w:hAnsiTheme="minorHAnsi"/>
        </w:rPr>
        <w:t>.</w:t>
      </w:r>
    </w:p>
    <w:p w14:paraId="0D586C79" w14:textId="77777777" w:rsidR="000D4951" w:rsidRDefault="000D4951" w:rsidP="000D4951">
      <w:pPr>
        <w:pStyle w:val="Prrafodelista"/>
        <w:ind w:left="567"/>
        <w:rPr>
          <w:rFonts w:asciiTheme="minorHAnsi" w:hAnsiTheme="minorHAnsi"/>
        </w:rPr>
      </w:pPr>
    </w:p>
    <w:p w14:paraId="42CFA9ED" w14:textId="112781E7" w:rsidR="00374C41" w:rsidRDefault="00B12E37" w:rsidP="002247DC">
      <w:pPr>
        <w:pStyle w:val="Prrafodelista"/>
        <w:numPr>
          <w:ilvl w:val="0"/>
          <w:numId w:val="14"/>
        </w:numPr>
        <w:ind w:left="567"/>
      </w:pPr>
      <w:r>
        <w:rPr>
          <w:rFonts w:asciiTheme="minorHAnsi" w:hAnsiTheme="minorHAnsi"/>
        </w:rPr>
        <w:t>En tanto</w:t>
      </w:r>
      <w:r w:rsidR="004E0D56" w:rsidRPr="000D4951">
        <w:rPr>
          <w:rFonts w:asciiTheme="minorHAnsi" w:hAnsiTheme="minorHAnsi"/>
        </w:rPr>
        <w:t xml:space="preserve"> </w:t>
      </w:r>
      <w:r>
        <w:rPr>
          <w:rFonts w:asciiTheme="minorHAnsi" w:hAnsiTheme="minorHAnsi"/>
        </w:rPr>
        <w:t xml:space="preserve">en sector denominado Emisario de Emergencia </w:t>
      </w:r>
      <w:r w:rsidRPr="000D4951">
        <w:rPr>
          <w:rFonts w:asciiTheme="minorHAnsi" w:hAnsiTheme="minorHAnsi"/>
        </w:rPr>
        <w:t>(</w:t>
      </w:r>
      <w:r>
        <w:rPr>
          <w:rFonts w:asciiTheme="minorHAnsi" w:hAnsiTheme="minorHAnsi"/>
        </w:rPr>
        <w:t>Punto 2), se constata que el</w:t>
      </w:r>
      <w:r w:rsidR="004E0D56" w:rsidRPr="000D4951">
        <w:rPr>
          <w:rFonts w:asciiTheme="minorHAnsi" w:hAnsiTheme="minorHAnsi"/>
        </w:rPr>
        <w:t xml:space="preserve"> sedimento </w:t>
      </w:r>
      <w:r>
        <w:rPr>
          <w:rFonts w:asciiTheme="minorHAnsi" w:hAnsiTheme="minorHAnsi"/>
        </w:rPr>
        <w:t>presenta concentraciones de</w:t>
      </w:r>
      <w:r w:rsidR="004E0D56" w:rsidRPr="000D4951">
        <w:rPr>
          <w:rFonts w:asciiTheme="minorHAnsi" w:hAnsiTheme="minorHAnsi"/>
        </w:rPr>
        <w:t xml:space="preserve"> Hier</w:t>
      </w:r>
      <w:r>
        <w:rPr>
          <w:rFonts w:asciiTheme="minorHAnsi" w:hAnsiTheme="minorHAnsi"/>
        </w:rPr>
        <w:t>r</w:t>
      </w:r>
      <w:r w:rsidR="004E0D56" w:rsidRPr="000D4951">
        <w:rPr>
          <w:rFonts w:asciiTheme="minorHAnsi" w:hAnsiTheme="minorHAnsi"/>
        </w:rPr>
        <w:t>o y Cobre Total</w:t>
      </w:r>
      <w:r>
        <w:rPr>
          <w:rFonts w:asciiTheme="minorHAnsi" w:hAnsiTheme="minorHAnsi"/>
        </w:rPr>
        <w:t xml:space="preserve"> superiores a zonas que no son influenciadas </w:t>
      </w:r>
      <w:r w:rsidR="00456B6F">
        <w:rPr>
          <w:rFonts w:asciiTheme="minorHAnsi" w:hAnsiTheme="minorHAnsi"/>
        </w:rPr>
        <w:t xml:space="preserve">directamente </w:t>
      </w:r>
      <w:r>
        <w:rPr>
          <w:rFonts w:asciiTheme="minorHAnsi" w:hAnsiTheme="minorHAnsi"/>
        </w:rPr>
        <w:t>por la descarga (</w:t>
      </w:r>
      <w:r w:rsidR="00456B6F">
        <w:rPr>
          <w:rFonts w:asciiTheme="minorHAnsi" w:hAnsiTheme="minorHAnsi"/>
        </w:rPr>
        <w:t xml:space="preserve">Sur Ensenada </w:t>
      </w:r>
      <w:proofErr w:type="spellStart"/>
      <w:r w:rsidR="00456B6F">
        <w:rPr>
          <w:rFonts w:asciiTheme="minorHAnsi" w:hAnsiTheme="minorHAnsi"/>
        </w:rPr>
        <w:t>Chapaco</w:t>
      </w:r>
      <w:proofErr w:type="spellEnd"/>
      <w:r w:rsidR="00456B6F">
        <w:rPr>
          <w:rFonts w:asciiTheme="minorHAnsi" w:hAnsiTheme="minorHAnsi"/>
        </w:rPr>
        <w:t xml:space="preserve">, </w:t>
      </w:r>
      <w:r w:rsidR="00456B6F">
        <w:rPr>
          <w:rFonts w:asciiTheme="minorHAnsi" w:hAnsiTheme="minorHAnsi"/>
        </w:rPr>
        <w:t xml:space="preserve">Punto </w:t>
      </w:r>
      <w:r>
        <w:rPr>
          <w:rFonts w:asciiTheme="minorHAnsi" w:hAnsiTheme="minorHAnsi"/>
        </w:rPr>
        <w:t>3)</w:t>
      </w:r>
      <w:r w:rsidRPr="002247DC">
        <w:rPr>
          <w:rFonts w:asciiTheme="minorHAnsi" w:hAnsiTheme="minorHAnsi"/>
        </w:rPr>
        <w:t>.</w:t>
      </w:r>
    </w:p>
    <w:p w14:paraId="3640EDBA" w14:textId="39C1F5AC" w:rsidR="000D4951" w:rsidRDefault="000D4951">
      <w:pPr>
        <w:spacing w:after="0"/>
        <w:jc w:val="left"/>
        <w:rPr>
          <w:rFonts w:ascii="Cambria" w:eastAsia="Cambria" w:hAnsi="Cambria"/>
          <w:lang w:eastAsia="en-US"/>
        </w:rPr>
      </w:pPr>
      <w:r>
        <w:br w:type="page"/>
      </w:r>
    </w:p>
    <w:p w14:paraId="60FAA811" w14:textId="77777777" w:rsidR="002247DC" w:rsidRDefault="002247DC" w:rsidP="002247DC">
      <w:pPr>
        <w:pStyle w:val="Prrafodelista"/>
      </w:pPr>
    </w:p>
    <w:p w14:paraId="23AA9A2F" w14:textId="77777777" w:rsidR="002247DC" w:rsidRDefault="002247DC" w:rsidP="002247DC">
      <w:pPr>
        <w:pStyle w:val="Ttulo1"/>
      </w:pPr>
      <w:bookmarkStart w:id="25" w:name="_Toc352840405"/>
      <w:bookmarkStart w:id="26" w:name="_Toc352841465"/>
      <w:bookmarkStart w:id="27" w:name="_Toc353998209"/>
      <w:bookmarkStart w:id="28" w:name="_Toc379459471"/>
      <w:r>
        <w:t>ANEXOS</w:t>
      </w:r>
      <w:r w:rsidRPr="00B1722C">
        <w:t>.</w:t>
      </w:r>
      <w:bookmarkEnd w:id="25"/>
      <w:bookmarkEnd w:id="26"/>
      <w:bookmarkEnd w:id="27"/>
      <w:bookmarkEnd w:id="28"/>
    </w:p>
    <w:p w14:paraId="7E1A94C4" w14:textId="74915102" w:rsidR="002247DC" w:rsidRPr="002247DC" w:rsidRDefault="002247DC" w:rsidP="002247DC">
      <w:pPr>
        <w:rPr>
          <w:rFonts w:asciiTheme="minorHAnsi" w:hAnsiTheme="minorHAnsi"/>
          <w:sz w:val="20"/>
          <w:szCs w:val="20"/>
        </w:rPr>
      </w:pPr>
    </w:p>
    <w:tbl>
      <w:tblPr>
        <w:tblStyle w:val="Tablaconcuadrcula"/>
        <w:tblW w:w="5000" w:type="pct"/>
        <w:jc w:val="center"/>
        <w:tblLook w:val="04A0" w:firstRow="1" w:lastRow="0" w:firstColumn="1" w:lastColumn="0" w:noHBand="0" w:noVBand="1"/>
      </w:tblPr>
      <w:tblGrid>
        <w:gridCol w:w="2115"/>
        <w:gridCol w:w="8073"/>
      </w:tblGrid>
      <w:tr w:rsidR="002247DC" w:rsidRPr="002247DC" w14:paraId="59945535" w14:textId="77777777" w:rsidTr="00B87867">
        <w:trPr>
          <w:trHeight w:val="286"/>
          <w:jc w:val="center"/>
        </w:trPr>
        <w:tc>
          <w:tcPr>
            <w:tcW w:w="1038" w:type="pct"/>
            <w:shd w:val="clear" w:color="auto" w:fill="D9D9D9" w:themeFill="background1" w:themeFillShade="D9"/>
          </w:tcPr>
          <w:p w14:paraId="5CCA1B50" w14:textId="77777777" w:rsidR="002247DC" w:rsidRPr="002247DC" w:rsidRDefault="002247DC" w:rsidP="002247D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2247DC">
              <w:rPr>
                <w:rFonts w:asciiTheme="minorHAnsi" w:hAnsiTheme="minorHAnsi" w:cstheme="minorHAnsi"/>
                <w:b/>
              </w:rPr>
              <w:t>N° Anexo</w:t>
            </w:r>
          </w:p>
        </w:tc>
        <w:tc>
          <w:tcPr>
            <w:tcW w:w="3962" w:type="pct"/>
            <w:shd w:val="clear" w:color="auto" w:fill="D9D9D9" w:themeFill="background1" w:themeFillShade="D9"/>
          </w:tcPr>
          <w:p w14:paraId="5086AC7F" w14:textId="77777777" w:rsidR="002247DC" w:rsidRPr="002247DC" w:rsidRDefault="002247DC" w:rsidP="002247DC">
            <w:pPr>
              <w:jc w:val="center"/>
              <w:rPr>
                <w:rFonts w:asciiTheme="minorHAnsi" w:hAnsiTheme="minorHAnsi" w:cstheme="minorHAnsi"/>
                <w:b/>
              </w:rPr>
            </w:pPr>
            <w:r w:rsidRPr="002247DC">
              <w:rPr>
                <w:rFonts w:asciiTheme="minorHAnsi" w:hAnsiTheme="minorHAnsi" w:cstheme="minorHAnsi"/>
                <w:b/>
              </w:rPr>
              <w:t>Nombre Anexo</w:t>
            </w:r>
          </w:p>
        </w:tc>
      </w:tr>
      <w:tr w:rsidR="002247DC" w:rsidRPr="002247DC" w14:paraId="2AABB9C3" w14:textId="77777777" w:rsidTr="00B87867">
        <w:trPr>
          <w:trHeight w:val="286"/>
          <w:jc w:val="center"/>
        </w:trPr>
        <w:tc>
          <w:tcPr>
            <w:tcW w:w="1038" w:type="pct"/>
            <w:vAlign w:val="center"/>
          </w:tcPr>
          <w:p w14:paraId="2A95C0A0" w14:textId="77777777" w:rsidR="002247DC" w:rsidRPr="002247DC" w:rsidRDefault="002247DC" w:rsidP="00B87867">
            <w:pPr>
              <w:jc w:val="center"/>
              <w:rPr>
                <w:rFonts w:asciiTheme="minorHAnsi" w:hAnsiTheme="minorHAnsi" w:cstheme="minorHAnsi"/>
              </w:rPr>
            </w:pPr>
            <w:r w:rsidRPr="002247DC">
              <w:rPr>
                <w:rFonts w:asciiTheme="minorHAnsi" w:hAnsiTheme="minorHAnsi" w:cstheme="minorHAnsi"/>
              </w:rPr>
              <w:t>1</w:t>
            </w:r>
          </w:p>
        </w:tc>
        <w:tc>
          <w:tcPr>
            <w:tcW w:w="3962" w:type="pct"/>
            <w:vAlign w:val="center"/>
          </w:tcPr>
          <w:p w14:paraId="4E0B82F4" w14:textId="13AA5A7D" w:rsidR="002247DC" w:rsidRPr="002247DC" w:rsidRDefault="00167898" w:rsidP="00167898">
            <w:pPr>
              <w:rPr>
                <w:rFonts w:asciiTheme="minorHAnsi" w:hAnsiTheme="minorHAnsi" w:cstheme="minorHAnsi"/>
              </w:rPr>
            </w:pPr>
            <w:r w:rsidRPr="002247DC">
              <w:rPr>
                <w:rFonts w:asciiTheme="minorHAnsi" w:hAnsiTheme="minorHAnsi" w:cstheme="minorHAnsi" w:hint="eastAsia"/>
              </w:rPr>
              <w:t>Informe</w:t>
            </w:r>
            <w:r>
              <w:rPr>
                <w:rFonts w:asciiTheme="minorHAnsi" w:hAnsiTheme="minorHAnsi" w:cstheme="minorHAnsi"/>
              </w:rPr>
              <w:t>s</w:t>
            </w:r>
            <w:r w:rsidRPr="002247DC">
              <w:rPr>
                <w:rFonts w:asciiTheme="minorHAnsi" w:hAnsiTheme="minorHAnsi" w:cstheme="minorHAnsi" w:hint="eastAsia"/>
              </w:rPr>
              <w:t xml:space="preserve"> de Ensayo y Anexo Técnico</w:t>
            </w:r>
            <w:r>
              <w:rPr>
                <w:rFonts w:asciiTheme="minorHAnsi" w:hAnsiTheme="minorHAnsi" w:cstheme="minorHAnsi"/>
              </w:rPr>
              <w:t xml:space="preserve">: </w:t>
            </w:r>
            <w:r w:rsidRPr="002247DC">
              <w:rPr>
                <w:rFonts w:asciiTheme="minorHAnsi" w:hAnsiTheme="minorHAnsi" w:cstheme="minorHAnsi" w:hint="eastAsia"/>
              </w:rPr>
              <w:t>S-13/20089, S-13/20087, S-13/20088 y S-13/20090</w:t>
            </w:r>
            <w:r>
              <w:rPr>
                <w:rFonts w:asciiTheme="minorHAnsi" w:hAnsiTheme="minorHAnsi" w:cstheme="minorHAnsi"/>
              </w:rPr>
              <w:t>.</w:t>
            </w:r>
            <w:r>
              <w:rPr>
                <w:rFonts w:asciiTheme="minorHAnsi" w:hAnsiTheme="minorHAnsi"/>
              </w:rPr>
              <w:t xml:space="preserve"> </w:t>
            </w:r>
          </w:p>
        </w:tc>
      </w:tr>
    </w:tbl>
    <w:p w14:paraId="5D294007" w14:textId="77777777" w:rsidR="002247DC" w:rsidRPr="002247DC" w:rsidRDefault="002247DC" w:rsidP="002247DC">
      <w:pPr>
        <w:rPr>
          <w:rFonts w:asciiTheme="minorHAnsi" w:hAnsiTheme="minorHAnsi"/>
          <w:sz w:val="20"/>
          <w:szCs w:val="20"/>
        </w:rPr>
        <w:sectPr w:rsidR="002247DC" w:rsidRPr="002247DC" w:rsidSect="00B87867">
          <w:pgSz w:w="12240" w:h="15840"/>
          <w:pgMar w:top="1134" w:right="1134" w:bottom="1134" w:left="1134" w:header="709" w:footer="709" w:gutter="0"/>
          <w:cols w:space="708"/>
          <w:docGrid w:linePitch="360"/>
        </w:sectPr>
      </w:pPr>
    </w:p>
    <w:p w14:paraId="73ECD52E" w14:textId="16351159" w:rsidR="0030017B" w:rsidRDefault="0030017B" w:rsidP="00167898">
      <w:pPr>
        <w:spacing w:after="0"/>
        <w:ind w:left="576" w:hanging="576"/>
        <w:contextualSpacing/>
        <w:jc w:val="center"/>
        <w:outlineLvl w:val="1"/>
        <w:rPr>
          <w:rFonts w:ascii="Cambria" w:eastAsia="Cambria" w:hAnsi="Cambria"/>
          <w:lang w:eastAsia="en-US"/>
        </w:rPr>
      </w:pPr>
      <w:bookmarkStart w:id="29" w:name="_Toc353998136"/>
      <w:bookmarkStart w:id="30" w:name="_Toc353998210"/>
      <w:bookmarkStart w:id="31" w:name="_Toc379459472"/>
      <w:r w:rsidRPr="0030017B">
        <w:rPr>
          <w:rFonts w:ascii="Calibri" w:eastAsia="Calibri" w:hAnsi="Calibri" w:cs="Calibri"/>
          <w:b/>
          <w:szCs w:val="22"/>
          <w:lang w:eastAsia="en-US"/>
        </w:rPr>
        <w:t xml:space="preserve">ANEXO </w:t>
      </w:r>
      <w:bookmarkEnd w:id="29"/>
      <w:bookmarkEnd w:id="30"/>
      <w:r>
        <w:rPr>
          <w:rFonts w:ascii="Calibri" w:eastAsia="Calibri" w:hAnsi="Calibri" w:cs="Calibri"/>
          <w:b/>
          <w:szCs w:val="22"/>
          <w:lang w:eastAsia="en-US"/>
        </w:rPr>
        <w:t>1.</w:t>
      </w:r>
      <w:bookmarkEnd w:id="31"/>
    </w:p>
    <w:sectPr w:rsidR="0030017B" w:rsidSect="000C0ACF">
      <w:pgSz w:w="12240" w:h="15840" w:code="1"/>
      <w:pgMar w:top="2381" w:right="1701" w:bottom="1418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31D634F" w14:textId="77777777" w:rsidR="00D341F0" w:rsidRDefault="00D341F0" w:rsidP="005676FB">
      <w:pPr>
        <w:rPr>
          <w:rFonts w:hint="eastAsia"/>
        </w:rPr>
      </w:pPr>
      <w:r>
        <w:separator/>
      </w:r>
    </w:p>
  </w:endnote>
  <w:endnote w:type="continuationSeparator" w:id="0">
    <w:p w14:paraId="4C2444AB" w14:textId="77777777" w:rsidR="00D341F0" w:rsidRDefault="00D341F0" w:rsidP="005676FB">
      <w:pPr>
        <w:rPr>
          <w:rFonts w:hint="eastAsia"/>
        </w:rPr>
      </w:pPr>
      <w:r>
        <w:continuationSeparator/>
      </w:r>
    </w:p>
  </w:endnote>
  <w:endnote w:type="continuationNotice" w:id="1">
    <w:p w14:paraId="7B86A8BD" w14:textId="77777777" w:rsidR="00D341F0" w:rsidRDefault="00D341F0">
      <w:pPr>
        <w:spacing w:after="0"/>
        <w:rPr>
          <w:rFonts w:hint="eastAsia"/>
        </w:rPr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Optima">
    <w:altName w:val="Times New Roman"/>
    <w:panose1 w:val="00000000000000000000"/>
    <w:charset w:val="00"/>
    <w:family w:val="roman"/>
    <w:notTrueType/>
    <w:pitch w:val="default"/>
  </w:font>
  <w:font w:name="Lucida Grande"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6D445F" w14:textId="77777777" w:rsidR="00D341F0" w:rsidRPr="007D78E6" w:rsidRDefault="00D341F0" w:rsidP="0015554A">
    <w:pPr>
      <w:pStyle w:val="Piedepgina"/>
      <w:rPr>
        <w:rFonts w:asciiTheme="minorHAnsi" w:hAnsiTheme="minorHAnsi"/>
        <w:b/>
        <w:color w:val="808080" w:themeColor="background1" w:themeShade="80"/>
        <w:sz w:val="18"/>
        <w:szCs w:val="18"/>
      </w:rPr>
    </w:pPr>
    <w:r w:rsidRPr="007D78E6">
      <w:rPr>
        <w:rFonts w:asciiTheme="minorHAnsi" w:hAnsiTheme="minorHAnsi"/>
        <w:b/>
        <w:color w:val="808080" w:themeColor="background1" w:themeShade="80"/>
        <w:sz w:val="18"/>
        <w:szCs w:val="18"/>
      </w:rPr>
      <w:t>Superintendencia del Medio Ambiente – Gobierno de Chile</w:t>
    </w:r>
  </w:p>
  <w:p w14:paraId="126D4460" w14:textId="77777777" w:rsidR="00D341F0" w:rsidRPr="007D78E6" w:rsidRDefault="00D341F0" w:rsidP="0015554A">
    <w:pPr>
      <w:pStyle w:val="Piedepgina"/>
      <w:rPr>
        <w:rFonts w:asciiTheme="minorHAnsi" w:hAnsiTheme="minorHAnsi"/>
        <w:sz w:val="18"/>
        <w:szCs w:val="18"/>
      </w:rPr>
    </w:pPr>
    <w:r w:rsidRPr="007D78E6">
      <w:rPr>
        <w:rFonts w:asciiTheme="minorHAnsi" w:hAnsiTheme="minorHAnsi"/>
        <w:color w:val="7F7F7F"/>
        <w:sz w:val="18"/>
        <w:szCs w:val="18"/>
      </w:rPr>
      <w:t xml:space="preserve">Miraflores 178, piso 7, Santiago / </w:t>
    </w:r>
    <w:hyperlink r:id="rId1" w:history="1">
      <w:r w:rsidRPr="007D78E6">
        <w:rPr>
          <w:rStyle w:val="Hipervnculo"/>
          <w:rFonts w:asciiTheme="minorHAnsi" w:hAnsiTheme="minorHAnsi"/>
          <w:color w:val="7F7F7F"/>
          <w:sz w:val="18"/>
          <w:szCs w:val="18"/>
          <w:u w:val="none"/>
        </w:rPr>
        <w:t>contacto.sma@sma.gob.cl</w:t>
      </w:r>
    </w:hyperlink>
    <w:r w:rsidRPr="007D78E6">
      <w:rPr>
        <w:rFonts w:asciiTheme="minorHAnsi" w:hAnsiTheme="minorHAnsi"/>
        <w:color w:val="7F7F7F"/>
        <w:sz w:val="18"/>
        <w:szCs w:val="18"/>
      </w:rPr>
      <w:t xml:space="preserve"> / </w:t>
    </w:r>
    <w:hyperlink r:id="rId2" w:history="1">
      <w:r w:rsidRPr="007D78E6">
        <w:rPr>
          <w:rStyle w:val="Hipervnculo"/>
          <w:rFonts w:asciiTheme="minorHAnsi" w:hAnsiTheme="minorHAnsi"/>
          <w:color w:val="7F7F7F"/>
          <w:sz w:val="18"/>
          <w:szCs w:val="18"/>
          <w:u w:val="none"/>
        </w:rPr>
        <w:t>www.sma.gob.cl</w:t>
      </w:r>
    </w:hyperlink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6D4461" w14:textId="77777777" w:rsidR="00D341F0" w:rsidRPr="007D78E6" w:rsidRDefault="00D341F0" w:rsidP="00C34B9C">
    <w:pPr>
      <w:pStyle w:val="Piedepgina"/>
      <w:rPr>
        <w:rFonts w:asciiTheme="minorHAnsi" w:hAnsiTheme="minorHAnsi"/>
        <w:b/>
        <w:color w:val="808080" w:themeColor="background1" w:themeShade="80"/>
        <w:sz w:val="18"/>
        <w:szCs w:val="18"/>
      </w:rPr>
    </w:pPr>
    <w:r w:rsidRPr="007D78E6">
      <w:rPr>
        <w:rFonts w:asciiTheme="minorHAnsi" w:hAnsiTheme="minorHAnsi"/>
        <w:b/>
        <w:color w:val="808080" w:themeColor="background1" w:themeShade="80"/>
        <w:sz w:val="18"/>
        <w:szCs w:val="18"/>
      </w:rPr>
      <w:t>Superintendencia del Medio Ambiente – Gobierno de Chile</w:t>
    </w:r>
  </w:p>
  <w:p w14:paraId="126D4462" w14:textId="77777777" w:rsidR="00D341F0" w:rsidRPr="007D78E6" w:rsidRDefault="00D341F0" w:rsidP="00C34B9C">
    <w:pPr>
      <w:pStyle w:val="Piedepgina"/>
      <w:rPr>
        <w:rFonts w:asciiTheme="minorHAnsi" w:hAnsiTheme="minorHAnsi"/>
        <w:color w:val="7F7F7F"/>
        <w:sz w:val="18"/>
        <w:szCs w:val="18"/>
      </w:rPr>
    </w:pPr>
    <w:r w:rsidRPr="007D78E6">
      <w:rPr>
        <w:rFonts w:asciiTheme="minorHAnsi" w:hAnsiTheme="minorHAnsi"/>
        <w:color w:val="7F7F7F"/>
        <w:sz w:val="18"/>
        <w:szCs w:val="18"/>
      </w:rPr>
      <w:t xml:space="preserve">Miraflores 178, piso 7, Santiago / </w:t>
    </w:r>
    <w:hyperlink r:id="rId1" w:history="1">
      <w:r w:rsidRPr="007D78E6">
        <w:rPr>
          <w:rStyle w:val="Hipervnculo"/>
          <w:rFonts w:asciiTheme="minorHAnsi" w:hAnsiTheme="minorHAnsi"/>
          <w:color w:val="7F7F7F"/>
          <w:sz w:val="18"/>
          <w:szCs w:val="18"/>
          <w:u w:val="none"/>
        </w:rPr>
        <w:t>contacto.sma@sma.gob.cl</w:t>
      </w:r>
    </w:hyperlink>
    <w:r w:rsidRPr="007D78E6">
      <w:rPr>
        <w:rFonts w:asciiTheme="minorHAnsi" w:hAnsiTheme="minorHAnsi"/>
        <w:color w:val="7F7F7F"/>
        <w:sz w:val="18"/>
        <w:szCs w:val="18"/>
      </w:rPr>
      <w:t xml:space="preserve"> / </w:t>
    </w:r>
    <w:hyperlink r:id="rId2" w:history="1">
      <w:r w:rsidRPr="007D78E6">
        <w:rPr>
          <w:rStyle w:val="Hipervnculo"/>
          <w:rFonts w:asciiTheme="minorHAnsi" w:hAnsiTheme="minorHAnsi"/>
          <w:color w:val="7F7F7F"/>
          <w:sz w:val="18"/>
          <w:szCs w:val="18"/>
          <w:u w:val="none"/>
        </w:rPr>
        <w:t>www.sma.gob.cl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D2C803F" w14:textId="77777777" w:rsidR="00D341F0" w:rsidRDefault="00D341F0" w:rsidP="005676FB">
      <w:pPr>
        <w:rPr>
          <w:rFonts w:hint="eastAsia"/>
        </w:rPr>
      </w:pPr>
      <w:r>
        <w:separator/>
      </w:r>
    </w:p>
  </w:footnote>
  <w:footnote w:type="continuationSeparator" w:id="0">
    <w:p w14:paraId="364EB4FB" w14:textId="77777777" w:rsidR="00D341F0" w:rsidRDefault="00D341F0" w:rsidP="005676FB">
      <w:pPr>
        <w:rPr>
          <w:rFonts w:hint="eastAsia"/>
        </w:rPr>
      </w:pPr>
      <w:r>
        <w:continuationSeparator/>
      </w:r>
    </w:p>
  </w:footnote>
  <w:footnote w:type="continuationNotice" w:id="1">
    <w:p w14:paraId="03E1D0AF" w14:textId="77777777" w:rsidR="00D341F0" w:rsidRDefault="00D341F0">
      <w:pPr>
        <w:spacing w:after="0"/>
        <w:rPr>
          <w:rFonts w:hint="eastAsia"/>
        </w:rPr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E066557" w14:textId="4DE20D6B" w:rsidR="00D341F0" w:rsidRDefault="00D341F0" w:rsidP="00B87867">
    <w:pPr>
      <w:pStyle w:val="Encabezado"/>
      <w:spacing w:after="0"/>
      <w:rPr>
        <w:rFonts w:hint="eastAsia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10F73" w14:textId="77777777" w:rsidR="00D341F0" w:rsidRDefault="00D341F0">
    <w:pPr>
      <w:pStyle w:val="Encabezado"/>
      <w:rPr>
        <w:rFonts w:hint="eastAsia"/>
      </w:rPr>
    </w:pPr>
    <w:r>
      <w:rPr>
        <w:noProof/>
        <w:lang w:eastAsia="es-CL"/>
      </w:rPr>
      <w:drawing>
        <wp:inline distT="0" distB="0" distL="0" distR="0" wp14:anchorId="307A9595" wp14:editId="69C930B2">
          <wp:extent cx="1968500" cy="711200"/>
          <wp:effectExtent l="0" t="0" r="0" b="0"/>
          <wp:docPr id="29" name="Imagen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Imagen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0023" t="27890" r="7986" b="34157"/>
                  <a:stretch>
                    <a:fillRect/>
                  </a:stretch>
                </pic:blipFill>
                <pic:spPr bwMode="auto">
                  <a:xfrm>
                    <a:off x="0" y="0"/>
                    <a:ext cx="1968500" cy="711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A3194B"/>
    <w:multiLevelType w:val="hybridMultilevel"/>
    <w:tmpl w:val="FF5AE8AE"/>
    <w:lvl w:ilvl="0" w:tplc="3AC63294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340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0C0978AD"/>
    <w:multiLevelType w:val="multilevel"/>
    <w:tmpl w:val="9224E63A"/>
    <w:lvl w:ilvl="0">
      <w:start w:val="1"/>
      <w:numFmt w:val="decimal"/>
      <w:pStyle w:val="Ttulo1"/>
      <w:lvlText w:val="%1"/>
      <w:lvlJc w:val="left"/>
      <w:pPr>
        <w:ind w:left="858" w:hanging="432"/>
      </w:pPr>
      <w:rPr>
        <w:sz w:val="22"/>
        <w:szCs w:val="22"/>
      </w:rPr>
    </w:lvl>
    <w:lvl w:ilvl="1">
      <w:start w:val="1"/>
      <w:numFmt w:val="decimal"/>
      <w:pStyle w:val="Ttulo2"/>
      <w:lvlText w:val="%1.%2"/>
      <w:lvlJc w:val="left"/>
      <w:pPr>
        <w:ind w:left="576" w:hanging="576"/>
      </w:pPr>
      <w:rPr>
        <w:rFonts w:asciiTheme="minorHAnsi" w:hAnsiTheme="minorHAnsi" w:hint="default"/>
        <w:sz w:val="22"/>
        <w:szCs w:val="22"/>
      </w:r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abstractNum w:abstractNumId="2">
    <w:nsid w:val="0E697C4C"/>
    <w:multiLevelType w:val="hybridMultilevel"/>
    <w:tmpl w:val="6DDADDE6"/>
    <w:lvl w:ilvl="0" w:tplc="340A000F">
      <w:start w:val="1"/>
      <w:numFmt w:val="decimal"/>
      <w:lvlText w:val="%1."/>
      <w:lvlJc w:val="left"/>
      <w:pPr>
        <w:ind w:left="1440" w:hanging="360"/>
      </w:p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55F1BB2"/>
    <w:multiLevelType w:val="hybridMultilevel"/>
    <w:tmpl w:val="14100E7C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5F92B7B"/>
    <w:multiLevelType w:val="hybridMultilevel"/>
    <w:tmpl w:val="240E7C82"/>
    <w:lvl w:ilvl="0" w:tplc="2340DA34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1FB931E3"/>
    <w:multiLevelType w:val="hybridMultilevel"/>
    <w:tmpl w:val="F058EC30"/>
    <w:lvl w:ilvl="0" w:tplc="89CE0370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3E11481D"/>
    <w:multiLevelType w:val="multilevel"/>
    <w:tmpl w:val="E4485CC0"/>
    <w:lvl w:ilvl="0">
      <w:start w:val="1"/>
      <w:numFmt w:val="decimal"/>
      <w:pStyle w:val="Subttulo"/>
      <w:lvlText w:val="%1."/>
      <w:lvlJc w:val="left"/>
      <w:pPr>
        <w:ind w:left="79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12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232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952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72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92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112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832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552" w:hanging="180"/>
      </w:pPr>
      <w:rPr>
        <w:rFonts w:hint="default"/>
      </w:rPr>
    </w:lvl>
  </w:abstractNum>
  <w:abstractNum w:abstractNumId="7">
    <w:nsid w:val="4B8C0542"/>
    <w:multiLevelType w:val="hybridMultilevel"/>
    <w:tmpl w:val="7F9C0E1E"/>
    <w:lvl w:ilvl="0" w:tplc="FAC88C2E">
      <w:start w:val="1"/>
      <w:numFmt w:val="decimal"/>
      <w:lvlText w:val="%1."/>
      <w:lvlJc w:val="left"/>
      <w:pPr>
        <w:ind w:left="1440" w:hanging="360"/>
      </w:pPr>
      <w:rPr>
        <w:rFonts w:asciiTheme="minorHAnsi" w:hAnsiTheme="minorHAnsi" w:hint="default"/>
      </w:r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4CEC4CD4"/>
    <w:multiLevelType w:val="hybridMultilevel"/>
    <w:tmpl w:val="D69CC03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0F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1F244D0"/>
    <w:multiLevelType w:val="hybridMultilevel"/>
    <w:tmpl w:val="5D86496C"/>
    <w:lvl w:ilvl="0" w:tplc="09F2D952">
      <w:start w:val="1"/>
      <w:numFmt w:val="bullet"/>
      <w:pStyle w:val="Listanonumerada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>
    <w:nsid w:val="6F6966BD"/>
    <w:multiLevelType w:val="hybridMultilevel"/>
    <w:tmpl w:val="E73476A6"/>
    <w:lvl w:ilvl="0" w:tplc="3AC63294">
      <w:start w:val="1"/>
      <w:numFmt w:val="lowerLetter"/>
      <w:lvlText w:val="%1."/>
      <w:lvlJc w:val="left"/>
      <w:pPr>
        <w:ind w:left="1440" w:hanging="360"/>
      </w:pPr>
      <w:rPr>
        <w:b w:val="0"/>
      </w:rPr>
    </w:lvl>
    <w:lvl w:ilvl="1" w:tplc="340A0019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>
    <w:nsid w:val="70DF5B5F"/>
    <w:multiLevelType w:val="hybridMultilevel"/>
    <w:tmpl w:val="3134E82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2DD5A76"/>
    <w:multiLevelType w:val="hybridMultilevel"/>
    <w:tmpl w:val="6956A324"/>
    <w:lvl w:ilvl="0" w:tplc="340A0019">
      <w:start w:val="1"/>
      <w:numFmt w:val="lowerLetter"/>
      <w:lvlText w:val="%1."/>
      <w:lvlJc w:val="left"/>
      <w:pPr>
        <w:ind w:left="1440" w:hanging="360"/>
      </w:pPr>
    </w:lvl>
    <w:lvl w:ilvl="1" w:tplc="340A0019" w:tentative="1">
      <w:start w:val="1"/>
      <w:numFmt w:val="lowerLetter"/>
      <w:lvlText w:val="%2."/>
      <w:lvlJc w:val="left"/>
      <w:pPr>
        <w:ind w:left="2160" w:hanging="360"/>
      </w:pPr>
    </w:lvl>
    <w:lvl w:ilvl="2" w:tplc="340A001B" w:tentative="1">
      <w:start w:val="1"/>
      <w:numFmt w:val="lowerRoman"/>
      <w:lvlText w:val="%3."/>
      <w:lvlJc w:val="right"/>
      <w:pPr>
        <w:ind w:left="2880" w:hanging="180"/>
      </w:pPr>
    </w:lvl>
    <w:lvl w:ilvl="3" w:tplc="340A000F" w:tentative="1">
      <w:start w:val="1"/>
      <w:numFmt w:val="decimal"/>
      <w:lvlText w:val="%4."/>
      <w:lvlJc w:val="left"/>
      <w:pPr>
        <w:ind w:left="3600" w:hanging="360"/>
      </w:pPr>
    </w:lvl>
    <w:lvl w:ilvl="4" w:tplc="340A0019" w:tentative="1">
      <w:start w:val="1"/>
      <w:numFmt w:val="lowerLetter"/>
      <w:lvlText w:val="%5."/>
      <w:lvlJc w:val="left"/>
      <w:pPr>
        <w:ind w:left="4320" w:hanging="360"/>
      </w:pPr>
    </w:lvl>
    <w:lvl w:ilvl="5" w:tplc="340A001B" w:tentative="1">
      <w:start w:val="1"/>
      <w:numFmt w:val="lowerRoman"/>
      <w:lvlText w:val="%6."/>
      <w:lvlJc w:val="right"/>
      <w:pPr>
        <w:ind w:left="5040" w:hanging="180"/>
      </w:pPr>
    </w:lvl>
    <w:lvl w:ilvl="6" w:tplc="340A000F" w:tentative="1">
      <w:start w:val="1"/>
      <w:numFmt w:val="decimal"/>
      <w:lvlText w:val="%7."/>
      <w:lvlJc w:val="left"/>
      <w:pPr>
        <w:ind w:left="5760" w:hanging="360"/>
      </w:pPr>
    </w:lvl>
    <w:lvl w:ilvl="7" w:tplc="340A0019" w:tentative="1">
      <w:start w:val="1"/>
      <w:numFmt w:val="lowerLetter"/>
      <w:lvlText w:val="%8."/>
      <w:lvlJc w:val="left"/>
      <w:pPr>
        <w:ind w:left="6480" w:hanging="360"/>
      </w:pPr>
    </w:lvl>
    <w:lvl w:ilvl="8" w:tplc="34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77B647A6"/>
    <w:multiLevelType w:val="hybridMultilevel"/>
    <w:tmpl w:val="F732DBB8"/>
    <w:lvl w:ilvl="0" w:tplc="3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6"/>
  </w:num>
  <w:num w:numId="3">
    <w:abstractNumId w:val="1"/>
  </w:num>
  <w:num w:numId="4">
    <w:abstractNumId w:val="3"/>
  </w:num>
  <w:num w:numId="5">
    <w:abstractNumId w:val="12"/>
  </w:num>
  <w:num w:numId="6">
    <w:abstractNumId w:val="4"/>
  </w:num>
  <w:num w:numId="7">
    <w:abstractNumId w:val="5"/>
  </w:num>
  <w:num w:numId="8">
    <w:abstractNumId w:val="10"/>
  </w:num>
  <w:num w:numId="9">
    <w:abstractNumId w:val="8"/>
  </w:num>
  <w:num w:numId="10">
    <w:abstractNumId w:val="13"/>
  </w:num>
  <w:num w:numId="11">
    <w:abstractNumId w:val="11"/>
  </w:num>
  <w:num w:numId="12">
    <w:abstractNumId w:val="0"/>
  </w:num>
  <w:num w:numId="13">
    <w:abstractNumId w:val="2"/>
  </w:num>
  <w:num w:numId="14">
    <w:abstractNumId w:val="7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492B"/>
    <w:rsid w:val="00000DA9"/>
    <w:rsid w:val="00003516"/>
    <w:rsid w:val="00004599"/>
    <w:rsid w:val="000054EA"/>
    <w:rsid w:val="00006F78"/>
    <w:rsid w:val="000079D6"/>
    <w:rsid w:val="00007BA3"/>
    <w:rsid w:val="00020033"/>
    <w:rsid w:val="00023C91"/>
    <w:rsid w:val="0002693D"/>
    <w:rsid w:val="0003064C"/>
    <w:rsid w:val="000345FD"/>
    <w:rsid w:val="000405D5"/>
    <w:rsid w:val="0004529D"/>
    <w:rsid w:val="00045FBF"/>
    <w:rsid w:val="000501E4"/>
    <w:rsid w:val="00054A83"/>
    <w:rsid w:val="00057390"/>
    <w:rsid w:val="00063E13"/>
    <w:rsid w:val="00063E61"/>
    <w:rsid w:val="00065264"/>
    <w:rsid w:val="0006563E"/>
    <w:rsid w:val="0007051B"/>
    <w:rsid w:val="00073142"/>
    <w:rsid w:val="00073375"/>
    <w:rsid w:val="00074AF6"/>
    <w:rsid w:val="000773B1"/>
    <w:rsid w:val="000777C9"/>
    <w:rsid w:val="00080DD1"/>
    <w:rsid w:val="0008248B"/>
    <w:rsid w:val="00083EFB"/>
    <w:rsid w:val="00083FFB"/>
    <w:rsid w:val="00084F18"/>
    <w:rsid w:val="00090D83"/>
    <w:rsid w:val="000A0800"/>
    <w:rsid w:val="000A31F3"/>
    <w:rsid w:val="000A3C59"/>
    <w:rsid w:val="000B040C"/>
    <w:rsid w:val="000B175C"/>
    <w:rsid w:val="000B4AA6"/>
    <w:rsid w:val="000B6385"/>
    <w:rsid w:val="000C0ACF"/>
    <w:rsid w:val="000C1BB8"/>
    <w:rsid w:val="000C3422"/>
    <w:rsid w:val="000C447B"/>
    <w:rsid w:val="000C731B"/>
    <w:rsid w:val="000C74D7"/>
    <w:rsid w:val="000D1397"/>
    <w:rsid w:val="000D3F51"/>
    <w:rsid w:val="000D4951"/>
    <w:rsid w:val="000E1649"/>
    <w:rsid w:val="000E350A"/>
    <w:rsid w:val="000E4A97"/>
    <w:rsid w:val="000E581C"/>
    <w:rsid w:val="000E75B9"/>
    <w:rsid w:val="000F262B"/>
    <w:rsid w:val="00102666"/>
    <w:rsid w:val="001046A7"/>
    <w:rsid w:val="00105AD8"/>
    <w:rsid w:val="00113C74"/>
    <w:rsid w:val="00117D8F"/>
    <w:rsid w:val="00120C94"/>
    <w:rsid w:val="00126850"/>
    <w:rsid w:val="0013093C"/>
    <w:rsid w:val="0013550E"/>
    <w:rsid w:val="00141351"/>
    <w:rsid w:val="00143F45"/>
    <w:rsid w:val="0015554A"/>
    <w:rsid w:val="00157BB1"/>
    <w:rsid w:val="00160683"/>
    <w:rsid w:val="00164124"/>
    <w:rsid w:val="001648CA"/>
    <w:rsid w:val="00165D1B"/>
    <w:rsid w:val="00167144"/>
    <w:rsid w:val="00167898"/>
    <w:rsid w:val="00167F22"/>
    <w:rsid w:val="001718BF"/>
    <w:rsid w:val="00173A16"/>
    <w:rsid w:val="001746F0"/>
    <w:rsid w:val="00175C1F"/>
    <w:rsid w:val="00182AA5"/>
    <w:rsid w:val="00187FD6"/>
    <w:rsid w:val="0019031F"/>
    <w:rsid w:val="00192052"/>
    <w:rsid w:val="001925C2"/>
    <w:rsid w:val="00195CDD"/>
    <w:rsid w:val="001A6152"/>
    <w:rsid w:val="001A61B7"/>
    <w:rsid w:val="001A6746"/>
    <w:rsid w:val="001B0026"/>
    <w:rsid w:val="001B1D92"/>
    <w:rsid w:val="001B1EB1"/>
    <w:rsid w:val="001B2DAC"/>
    <w:rsid w:val="001B3E96"/>
    <w:rsid w:val="001B4B94"/>
    <w:rsid w:val="001B4F12"/>
    <w:rsid w:val="001C0691"/>
    <w:rsid w:val="001C0CE3"/>
    <w:rsid w:val="001C6161"/>
    <w:rsid w:val="001D01D1"/>
    <w:rsid w:val="001D15E1"/>
    <w:rsid w:val="001D1BE6"/>
    <w:rsid w:val="001D1D48"/>
    <w:rsid w:val="001D4606"/>
    <w:rsid w:val="001D5227"/>
    <w:rsid w:val="001D62F0"/>
    <w:rsid w:val="001E7C8C"/>
    <w:rsid w:val="001F12FE"/>
    <w:rsid w:val="001F159F"/>
    <w:rsid w:val="001F3E16"/>
    <w:rsid w:val="001F430D"/>
    <w:rsid w:val="001F4716"/>
    <w:rsid w:val="001F78EB"/>
    <w:rsid w:val="00204B23"/>
    <w:rsid w:val="00205B72"/>
    <w:rsid w:val="002062B6"/>
    <w:rsid w:val="00213621"/>
    <w:rsid w:val="002137B1"/>
    <w:rsid w:val="00213862"/>
    <w:rsid w:val="00215DD8"/>
    <w:rsid w:val="002179D5"/>
    <w:rsid w:val="00217A98"/>
    <w:rsid w:val="002214B0"/>
    <w:rsid w:val="00222815"/>
    <w:rsid w:val="00223E74"/>
    <w:rsid w:val="002247DC"/>
    <w:rsid w:val="002267A4"/>
    <w:rsid w:val="00227CB6"/>
    <w:rsid w:val="00234881"/>
    <w:rsid w:val="00235065"/>
    <w:rsid w:val="00237EE4"/>
    <w:rsid w:val="002415CF"/>
    <w:rsid w:val="00241E1F"/>
    <w:rsid w:val="00241F85"/>
    <w:rsid w:val="00245C5D"/>
    <w:rsid w:val="00253910"/>
    <w:rsid w:val="002605B9"/>
    <w:rsid w:val="002728BF"/>
    <w:rsid w:val="0027375E"/>
    <w:rsid w:val="0027489A"/>
    <w:rsid w:val="00276EDE"/>
    <w:rsid w:val="0028498B"/>
    <w:rsid w:val="00285BAA"/>
    <w:rsid w:val="00286505"/>
    <w:rsid w:val="00291E19"/>
    <w:rsid w:val="00293590"/>
    <w:rsid w:val="002A05C5"/>
    <w:rsid w:val="002A15EE"/>
    <w:rsid w:val="002A1FD4"/>
    <w:rsid w:val="002A4EED"/>
    <w:rsid w:val="002B0BAA"/>
    <w:rsid w:val="002C1678"/>
    <w:rsid w:val="002C17F8"/>
    <w:rsid w:val="002C33EB"/>
    <w:rsid w:val="002C4006"/>
    <w:rsid w:val="002C7E3C"/>
    <w:rsid w:val="002D1097"/>
    <w:rsid w:val="002D1DEF"/>
    <w:rsid w:val="002D21AB"/>
    <w:rsid w:val="002E0D55"/>
    <w:rsid w:val="002E4D6C"/>
    <w:rsid w:val="002E7008"/>
    <w:rsid w:val="002E7933"/>
    <w:rsid w:val="0030017B"/>
    <w:rsid w:val="00301BE7"/>
    <w:rsid w:val="00303529"/>
    <w:rsid w:val="00304039"/>
    <w:rsid w:val="00304884"/>
    <w:rsid w:val="003058FF"/>
    <w:rsid w:val="00306436"/>
    <w:rsid w:val="00313D40"/>
    <w:rsid w:val="00314863"/>
    <w:rsid w:val="0031502F"/>
    <w:rsid w:val="00316B49"/>
    <w:rsid w:val="00316EF4"/>
    <w:rsid w:val="003179CC"/>
    <w:rsid w:val="00322ADC"/>
    <w:rsid w:val="003240B0"/>
    <w:rsid w:val="00324BB9"/>
    <w:rsid w:val="00326869"/>
    <w:rsid w:val="00327F84"/>
    <w:rsid w:val="00332230"/>
    <w:rsid w:val="003333B3"/>
    <w:rsid w:val="003353FA"/>
    <w:rsid w:val="00336112"/>
    <w:rsid w:val="003364FC"/>
    <w:rsid w:val="00337158"/>
    <w:rsid w:val="00344413"/>
    <w:rsid w:val="0034574E"/>
    <w:rsid w:val="0035293C"/>
    <w:rsid w:val="00356B99"/>
    <w:rsid w:val="00361416"/>
    <w:rsid w:val="00361FC8"/>
    <w:rsid w:val="003701F4"/>
    <w:rsid w:val="00372CE9"/>
    <w:rsid w:val="00373415"/>
    <w:rsid w:val="00374C41"/>
    <w:rsid w:val="003755BE"/>
    <w:rsid w:val="00375D56"/>
    <w:rsid w:val="00377952"/>
    <w:rsid w:val="003804AD"/>
    <w:rsid w:val="0038092C"/>
    <w:rsid w:val="0038467B"/>
    <w:rsid w:val="00387C9A"/>
    <w:rsid w:val="0039424A"/>
    <w:rsid w:val="00394945"/>
    <w:rsid w:val="0039563F"/>
    <w:rsid w:val="00397780"/>
    <w:rsid w:val="003B5449"/>
    <w:rsid w:val="003B6C96"/>
    <w:rsid w:val="003B7737"/>
    <w:rsid w:val="003B7A7B"/>
    <w:rsid w:val="003C1E9F"/>
    <w:rsid w:val="003C213E"/>
    <w:rsid w:val="003C2803"/>
    <w:rsid w:val="003C2B2A"/>
    <w:rsid w:val="003C34F0"/>
    <w:rsid w:val="003C38E4"/>
    <w:rsid w:val="003D6865"/>
    <w:rsid w:val="003D6BDB"/>
    <w:rsid w:val="003D6D10"/>
    <w:rsid w:val="003E1B6A"/>
    <w:rsid w:val="003E38D0"/>
    <w:rsid w:val="003E5EEF"/>
    <w:rsid w:val="003E5F5B"/>
    <w:rsid w:val="003E619A"/>
    <w:rsid w:val="003E71C6"/>
    <w:rsid w:val="003F0C0E"/>
    <w:rsid w:val="003F38EB"/>
    <w:rsid w:val="003F4A30"/>
    <w:rsid w:val="003F57BF"/>
    <w:rsid w:val="003F753B"/>
    <w:rsid w:val="0040235C"/>
    <w:rsid w:val="004045FA"/>
    <w:rsid w:val="00406081"/>
    <w:rsid w:val="0040719F"/>
    <w:rsid w:val="00407E3F"/>
    <w:rsid w:val="00410732"/>
    <w:rsid w:val="00413180"/>
    <w:rsid w:val="0041322B"/>
    <w:rsid w:val="00413ACE"/>
    <w:rsid w:val="00416089"/>
    <w:rsid w:val="0042240E"/>
    <w:rsid w:val="00425C48"/>
    <w:rsid w:val="00430873"/>
    <w:rsid w:val="0043398D"/>
    <w:rsid w:val="00434B82"/>
    <w:rsid w:val="00434F2E"/>
    <w:rsid w:val="0043503E"/>
    <w:rsid w:val="004428F5"/>
    <w:rsid w:val="00446A19"/>
    <w:rsid w:val="00451849"/>
    <w:rsid w:val="00453DAD"/>
    <w:rsid w:val="00455C86"/>
    <w:rsid w:val="00456B6F"/>
    <w:rsid w:val="0045767F"/>
    <w:rsid w:val="00460CC8"/>
    <w:rsid w:val="004615E5"/>
    <w:rsid w:val="00462FB8"/>
    <w:rsid w:val="004661B7"/>
    <w:rsid w:val="00470DCC"/>
    <w:rsid w:val="0047162C"/>
    <w:rsid w:val="00475945"/>
    <w:rsid w:val="004759CB"/>
    <w:rsid w:val="00475D98"/>
    <w:rsid w:val="004760B1"/>
    <w:rsid w:val="00476AD7"/>
    <w:rsid w:val="00481A5E"/>
    <w:rsid w:val="00483AE7"/>
    <w:rsid w:val="004841CF"/>
    <w:rsid w:val="0048432A"/>
    <w:rsid w:val="004852D2"/>
    <w:rsid w:val="00486B77"/>
    <w:rsid w:val="0049175F"/>
    <w:rsid w:val="00494A62"/>
    <w:rsid w:val="004A0BD2"/>
    <w:rsid w:val="004A2863"/>
    <w:rsid w:val="004A3BD1"/>
    <w:rsid w:val="004A63ED"/>
    <w:rsid w:val="004B1C92"/>
    <w:rsid w:val="004B27D1"/>
    <w:rsid w:val="004B3765"/>
    <w:rsid w:val="004B48E3"/>
    <w:rsid w:val="004B5826"/>
    <w:rsid w:val="004B7F41"/>
    <w:rsid w:val="004C18B8"/>
    <w:rsid w:val="004C18D7"/>
    <w:rsid w:val="004C314C"/>
    <w:rsid w:val="004C3B2E"/>
    <w:rsid w:val="004C5806"/>
    <w:rsid w:val="004D0FE0"/>
    <w:rsid w:val="004D443E"/>
    <w:rsid w:val="004D4B3A"/>
    <w:rsid w:val="004D5C26"/>
    <w:rsid w:val="004E0933"/>
    <w:rsid w:val="004E0D56"/>
    <w:rsid w:val="004E1AA5"/>
    <w:rsid w:val="004E54EC"/>
    <w:rsid w:val="004E604F"/>
    <w:rsid w:val="004E6AA6"/>
    <w:rsid w:val="004E6AF6"/>
    <w:rsid w:val="004F1748"/>
    <w:rsid w:val="004F554E"/>
    <w:rsid w:val="005009E6"/>
    <w:rsid w:val="00502204"/>
    <w:rsid w:val="00503E93"/>
    <w:rsid w:val="00504C95"/>
    <w:rsid w:val="005072BC"/>
    <w:rsid w:val="00510657"/>
    <w:rsid w:val="00511004"/>
    <w:rsid w:val="0051126A"/>
    <w:rsid w:val="005144B9"/>
    <w:rsid w:val="005201E9"/>
    <w:rsid w:val="0052389F"/>
    <w:rsid w:val="00523F1E"/>
    <w:rsid w:val="00525C69"/>
    <w:rsid w:val="0052647E"/>
    <w:rsid w:val="00526670"/>
    <w:rsid w:val="005333DC"/>
    <w:rsid w:val="00533ECF"/>
    <w:rsid w:val="0054579C"/>
    <w:rsid w:val="00547FB6"/>
    <w:rsid w:val="005525B8"/>
    <w:rsid w:val="00552777"/>
    <w:rsid w:val="00555136"/>
    <w:rsid w:val="005619AC"/>
    <w:rsid w:val="00561C0C"/>
    <w:rsid w:val="00562CD9"/>
    <w:rsid w:val="00565C72"/>
    <w:rsid w:val="005676FB"/>
    <w:rsid w:val="00573487"/>
    <w:rsid w:val="00573E99"/>
    <w:rsid w:val="00575F05"/>
    <w:rsid w:val="005765D6"/>
    <w:rsid w:val="00581EF3"/>
    <w:rsid w:val="00586078"/>
    <w:rsid w:val="005868ED"/>
    <w:rsid w:val="00587156"/>
    <w:rsid w:val="00592144"/>
    <w:rsid w:val="005A0B11"/>
    <w:rsid w:val="005A3678"/>
    <w:rsid w:val="005A4CEA"/>
    <w:rsid w:val="005A5F64"/>
    <w:rsid w:val="005A696B"/>
    <w:rsid w:val="005B5AFA"/>
    <w:rsid w:val="005D298D"/>
    <w:rsid w:val="005D351C"/>
    <w:rsid w:val="005D3DB1"/>
    <w:rsid w:val="005D5192"/>
    <w:rsid w:val="005D7CB8"/>
    <w:rsid w:val="005E3AEF"/>
    <w:rsid w:val="005E70A7"/>
    <w:rsid w:val="005F12BE"/>
    <w:rsid w:val="005F1776"/>
    <w:rsid w:val="005F240A"/>
    <w:rsid w:val="005F668F"/>
    <w:rsid w:val="005F683C"/>
    <w:rsid w:val="00610500"/>
    <w:rsid w:val="00610A40"/>
    <w:rsid w:val="00615CC5"/>
    <w:rsid w:val="00616DD5"/>
    <w:rsid w:val="00624440"/>
    <w:rsid w:val="006265A6"/>
    <w:rsid w:val="00626ED9"/>
    <w:rsid w:val="0063168F"/>
    <w:rsid w:val="006339D6"/>
    <w:rsid w:val="00634003"/>
    <w:rsid w:val="00636FB0"/>
    <w:rsid w:val="00637F4D"/>
    <w:rsid w:val="00640B6B"/>
    <w:rsid w:val="00642308"/>
    <w:rsid w:val="00642ADD"/>
    <w:rsid w:val="00650CD1"/>
    <w:rsid w:val="00651E01"/>
    <w:rsid w:val="00652F16"/>
    <w:rsid w:val="0066109A"/>
    <w:rsid w:val="00661670"/>
    <w:rsid w:val="00662826"/>
    <w:rsid w:val="00665FFF"/>
    <w:rsid w:val="006714CF"/>
    <w:rsid w:val="00673B0D"/>
    <w:rsid w:val="0067452C"/>
    <w:rsid w:val="006772E3"/>
    <w:rsid w:val="00677AF1"/>
    <w:rsid w:val="00683554"/>
    <w:rsid w:val="00684428"/>
    <w:rsid w:val="00692238"/>
    <w:rsid w:val="00693299"/>
    <w:rsid w:val="006944F4"/>
    <w:rsid w:val="006A3EE6"/>
    <w:rsid w:val="006A5F9D"/>
    <w:rsid w:val="006A6B5E"/>
    <w:rsid w:val="006B201E"/>
    <w:rsid w:val="006B2297"/>
    <w:rsid w:val="006B2A90"/>
    <w:rsid w:val="006B357B"/>
    <w:rsid w:val="006B3B8D"/>
    <w:rsid w:val="006B6455"/>
    <w:rsid w:val="006C1E5C"/>
    <w:rsid w:val="006C68AA"/>
    <w:rsid w:val="006D59ED"/>
    <w:rsid w:val="006E7B4F"/>
    <w:rsid w:val="006E7B56"/>
    <w:rsid w:val="007016C5"/>
    <w:rsid w:val="0070318B"/>
    <w:rsid w:val="00703785"/>
    <w:rsid w:val="007039CB"/>
    <w:rsid w:val="00705DF8"/>
    <w:rsid w:val="0070630F"/>
    <w:rsid w:val="00710025"/>
    <w:rsid w:val="007101A0"/>
    <w:rsid w:val="00711B9C"/>
    <w:rsid w:val="00715D0D"/>
    <w:rsid w:val="00721E4A"/>
    <w:rsid w:val="00722DA0"/>
    <w:rsid w:val="0072324D"/>
    <w:rsid w:val="00724308"/>
    <w:rsid w:val="00725525"/>
    <w:rsid w:val="0073077D"/>
    <w:rsid w:val="00730934"/>
    <w:rsid w:val="007322C1"/>
    <w:rsid w:val="00732B9B"/>
    <w:rsid w:val="00732CB8"/>
    <w:rsid w:val="0073319F"/>
    <w:rsid w:val="00735B94"/>
    <w:rsid w:val="00735CD8"/>
    <w:rsid w:val="0074436B"/>
    <w:rsid w:val="00750484"/>
    <w:rsid w:val="0075186E"/>
    <w:rsid w:val="007575A4"/>
    <w:rsid w:val="007626D4"/>
    <w:rsid w:val="00764A41"/>
    <w:rsid w:val="007702DA"/>
    <w:rsid w:val="00770956"/>
    <w:rsid w:val="00773CB1"/>
    <w:rsid w:val="00774FD6"/>
    <w:rsid w:val="007772EB"/>
    <w:rsid w:val="0078077E"/>
    <w:rsid w:val="007838CD"/>
    <w:rsid w:val="00784701"/>
    <w:rsid w:val="0078637F"/>
    <w:rsid w:val="0078678B"/>
    <w:rsid w:val="00793A2F"/>
    <w:rsid w:val="007967C5"/>
    <w:rsid w:val="007A090E"/>
    <w:rsid w:val="007A7421"/>
    <w:rsid w:val="007B5C4C"/>
    <w:rsid w:val="007B7666"/>
    <w:rsid w:val="007B7FE4"/>
    <w:rsid w:val="007C1C05"/>
    <w:rsid w:val="007C2473"/>
    <w:rsid w:val="007C46A0"/>
    <w:rsid w:val="007C5F87"/>
    <w:rsid w:val="007D0F1A"/>
    <w:rsid w:val="007D6EEF"/>
    <w:rsid w:val="007D78E6"/>
    <w:rsid w:val="007E1E01"/>
    <w:rsid w:val="007E4AB6"/>
    <w:rsid w:val="007F2D22"/>
    <w:rsid w:val="007F359B"/>
    <w:rsid w:val="008014B6"/>
    <w:rsid w:val="008068EB"/>
    <w:rsid w:val="00821CE2"/>
    <w:rsid w:val="008224BF"/>
    <w:rsid w:val="0082669B"/>
    <w:rsid w:val="0083072C"/>
    <w:rsid w:val="008331A7"/>
    <w:rsid w:val="00836429"/>
    <w:rsid w:val="008408F7"/>
    <w:rsid w:val="008438EA"/>
    <w:rsid w:val="0084560A"/>
    <w:rsid w:val="0084589C"/>
    <w:rsid w:val="008478A4"/>
    <w:rsid w:val="00850740"/>
    <w:rsid w:val="00851CCB"/>
    <w:rsid w:val="00852328"/>
    <w:rsid w:val="0085302B"/>
    <w:rsid w:val="0085528A"/>
    <w:rsid w:val="00857F43"/>
    <w:rsid w:val="00861E79"/>
    <w:rsid w:val="00863B9A"/>
    <w:rsid w:val="00870A06"/>
    <w:rsid w:val="00875F08"/>
    <w:rsid w:val="00881CD2"/>
    <w:rsid w:val="00884B9C"/>
    <w:rsid w:val="008850DA"/>
    <w:rsid w:val="008863B7"/>
    <w:rsid w:val="00886AE9"/>
    <w:rsid w:val="008903D4"/>
    <w:rsid w:val="00895983"/>
    <w:rsid w:val="008B39A0"/>
    <w:rsid w:val="008B6844"/>
    <w:rsid w:val="008C1880"/>
    <w:rsid w:val="008C4325"/>
    <w:rsid w:val="008C4BC2"/>
    <w:rsid w:val="008C4CB5"/>
    <w:rsid w:val="008C6148"/>
    <w:rsid w:val="008D4567"/>
    <w:rsid w:val="008E1D8D"/>
    <w:rsid w:val="008E3522"/>
    <w:rsid w:val="008E353C"/>
    <w:rsid w:val="008E396B"/>
    <w:rsid w:val="008E4F94"/>
    <w:rsid w:val="009025ED"/>
    <w:rsid w:val="00902C11"/>
    <w:rsid w:val="009030D2"/>
    <w:rsid w:val="00903DDE"/>
    <w:rsid w:val="00906181"/>
    <w:rsid w:val="009062BB"/>
    <w:rsid w:val="0091222D"/>
    <w:rsid w:val="0091478C"/>
    <w:rsid w:val="00917CFE"/>
    <w:rsid w:val="00923169"/>
    <w:rsid w:val="00924D07"/>
    <w:rsid w:val="009269AF"/>
    <w:rsid w:val="009376EC"/>
    <w:rsid w:val="00940D39"/>
    <w:rsid w:val="00950B32"/>
    <w:rsid w:val="009519E8"/>
    <w:rsid w:val="0095208B"/>
    <w:rsid w:val="009535EE"/>
    <w:rsid w:val="009565C5"/>
    <w:rsid w:val="009565CB"/>
    <w:rsid w:val="00960623"/>
    <w:rsid w:val="00961B07"/>
    <w:rsid w:val="00967173"/>
    <w:rsid w:val="009676DC"/>
    <w:rsid w:val="00972F93"/>
    <w:rsid w:val="00974F64"/>
    <w:rsid w:val="009764C4"/>
    <w:rsid w:val="00977967"/>
    <w:rsid w:val="00981148"/>
    <w:rsid w:val="0098613B"/>
    <w:rsid w:val="0099150A"/>
    <w:rsid w:val="00993511"/>
    <w:rsid w:val="00997178"/>
    <w:rsid w:val="009A39A5"/>
    <w:rsid w:val="009A4172"/>
    <w:rsid w:val="009B0C3B"/>
    <w:rsid w:val="009B269A"/>
    <w:rsid w:val="009B4B21"/>
    <w:rsid w:val="009B5305"/>
    <w:rsid w:val="009C060E"/>
    <w:rsid w:val="009C1AA0"/>
    <w:rsid w:val="009C3605"/>
    <w:rsid w:val="009C4F9A"/>
    <w:rsid w:val="009D12F8"/>
    <w:rsid w:val="009D3065"/>
    <w:rsid w:val="009D345C"/>
    <w:rsid w:val="009E01A9"/>
    <w:rsid w:val="009E0D20"/>
    <w:rsid w:val="009E4524"/>
    <w:rsid w:val="009E689F"/>
    <w:rsid w:val="009F213D"/>
    <w:rsid w:val="009F7636"/>
    <w:rsid w:val="00A001D6"/>
    <w:rsid w:val="00A06068"/>
    <w:rsid w:val="00A10F22"/>
    <w:rsid w:val="00A1210E"/>
    <w:rsid w:val="00A14170"/>
    <w:rsid w:val="00A217CB"/>
    <w:rsid w:val="00A22C0F"/>
    <w:rsid w:val="00A23A15"/>
    <w:rsid w:val="00A24889"/>
    <w:rsid w:val="00A26A3C"/>
    <w:rsid w:val="00A309CD"/>
    <w:rsid w:val="00A31BEC"/>
    <w:rsid w:val="00A327F8"/>
    <w:rsid w:val="00A34C6D"/>
    <w:rsid w:val="00A425CB"/>
    <w:rsid w:val="00A4270F"/>
    <w:rsid w:val="00A4638B"/>
    <w:rsid w:val="00A4683F"/>
    <w:rsid w:val="00A46892"/>
    <w:rsid w:val="00A5105D"/>
    <w:rsid w:val="00A5118B"/>
    <w:rsid w:val="00A5414B"/>
    <w:rsid w:val="00A54DD2"/>
    <w:rsid w:val="00A54DF9"/>
    <w:rsid w:val="00A559C1"/>
    <w:rsid w:val="00A6556E"/>
    <w:rsid w:val="00A6759C"/>
    <w:rsid w:val="00A679E2"/>
    <w:rsid w:val="00A71770"/>
    <w:rsid w:val="00A71EE0"/>
    <w:rsid w:val="00A73334"/>
    <w:rsid w:val="00A764B4"/>
    <w:rsid w:val="00A77578"/>
    <w:rsid w:val="00A83BDC"/>
    <w:rsid w:val="00A85300"/>
    <w:rsid w:val="00A95823"/>
    <w:rsid w:val="00AA135F"/>
    <w:rsid w:val="00AA23FB"/>
    <w:rsid w:val="00AA7EC1"/>
    <w:rsid w:val="00AB0A64"/>
    <w:rsid w:val="00AB272C"/>
    <w:rsid w:val="00AB3065"/>
    <w:rsid w:val="00AB6C63"/>
    <w:rsid w:val="00AB722D"/>
    <w:rsid w:val="00AB783A"/>
    <w:rsid w:val="00AC0192"/>
    <w:rsid w:val="00AC0EFF"/>
    <w:rsid w:val="00AC2BC7"/>
    <w:rsid w:val="00AC3075"/>
    <w:rsid w:val="00AC4905"/>
    <w:rsid w:val="00AC738C"/>
    <w:rsid w:val="00AD3D1E"/>
    <w:rsid w:val="00AD46E9"/>
    <w:rsid w:val="00AE1863"/>
    <w:rsid w:val="00AE4628"/>
    <w:rsid w:val="00AE69DC"/>
    <w:rsid w:val="00AF12B3"/>
    <w:rsid w:val="00AF2419"/>
    <w:rsid w:val="00AF255D"/>
    <w:rsid w:val="00B06094"/>
    <w:rsid w:val="00B073D9"/>
    <w:rsid w:val="00B11253"/>
    <w:rsid w:val="00B12E37"/>
    <w:rsid w:val="00B12EA3"/>
    <w:rsid w:val="00B13365"/>
    <w:rsid w:val="00B14F0A"/>
    <w:rsid w:val="00B16772"/>
    <w:rsid w:val="00B16C69"/>
    <w:rsid w:val="00B208EF"/>
    <w:rsid w:val="00B22076"/>
    <w:rsid w:val="00B2224E"/>
    <w:rsid w:val="00B2532A"/>
    <w:rsid w:val="00B27600"/>
    <w:rsid w:val="00B31B49"/>
    <w:rsid w:val="00B34538"/>
    <w:rsid w:val="00B34AAC"/>
    <w:rsid w:val="00B45B29"/>
    <w:rsid w:val="00B46505"/>
    <w:rsid w:val="00B475B3"/>
    <w:rsid w:val="00B50124"/>
    <w:rsid w:val="00B51826"/>
    <w:rsid w:val="00B53F51"/>
    <w:rsid w:val="00B54714"/>
    <w:rsid w:val="00B579A7"/>
    <w:rsid w:val="00B6274E"/>
    <w:rsid w:val="00B65127"/>
    <w:rsid w:val="00B675DD"/>
    <w:rsid w:val="00B75DFC"/>
    <w:rsid w:val="00B76FB1"/>
    <w:rsid w:val="00B77328"/>
    <w:rsid w:val="00B775D0"/>
    <w:rsid w:val="00B86BC8"/>
    <w:rsid w:val="00B86DB7"/>
    <w:rsid w:val="00B87867"/>
    <w:rsid w:val="00BA1E65"/>
    <w:rsid w:val="00BA3C72"/>
    <w:rsid w:val="00BA501E"/>
    <w:rsid w:val="00BB0B53"/>
    <w:rsid w:val="00BB0F51"/>
    <w:rsid w:val="00BB28FF"/>
    <w:rsid w:val="00BB3C7D"/>
    <w:rsid w:val="00BB5E11"/>
    <w:rsid w:val="00BC0710"/>
    <w:rsid w:val="00BC6573"/>
    <w:rsid w:val="00BD2E57"/>
    <w:rsid w:val="00BD33C9"/>
    <w:rsid w:val="00BD3DA8"/>
    <w:rsid w:val="00BD572E"/>
    <w:rsid w:val="00BD72A3"/>
    <w:rsid w:val="00BE08A9"/>
    <w:rsid w:val="00BE0B2E"/>
    <w:rsid w:val="00BE23F5"/>
    <w:rsid w:val="00BE3849"/>
    <w:rsid w:val="00BE52BE"/>
    <w:rsid w:val="00BE5E73"/>
    <w:rsid w:val="00BE637F"/>
    <w:rsid w:val="00BF18EC"/>
    <w:rsid w:val="00BF1B8A"/>
    <w:rsid w:val="00BF37BC"/>
    <w:rsid w:val="00BF3C13"/>
    <w:rsid w:val="00BF44A3"/>
    <w:rsid w:val="00BF4EC5"/>
    <w:rsid w:val="00C02788"/>
    <w:rsid w:val="00C03528"/>
    <w:rsid w:val="00C07F7C"/>
    <w:rsid w:val="00C142A8"/>
    <w:rsid w:val="00C163F1"/>
    <w:rsid w:val="00C2180F"/>
    <w:rsid w:val="00C22A03"/>
    <w:rsid w:val="00C23469"/>
    <w:rsid w:val="00C25725"/>
    <w:rsid w:val="00C25A31"/>
    <w:rsid w:val="00C3032D"/>
    <w:rsid w:val="00C305F2"/>
    <w:rsid w:val="00C30FA3"/>
    <w:rsid w:val="00C34B9C"/>
    <w:rsid w:val="00C36D73"/>
    <w:rsid w:val="00C43491"/>
    <w:rsid w:val="00C4383E"/>
    <w:rsid w:val="00C450EF"/>
    <w:rsid w:val="00C47D2E"/>
    <w:rsid w:val="00C53050"/>
    <w:rsid w:val="00C552F1"/>
    <w:rsid w:val="00C606EE"/>
    <w:rsid w:val="00C636A6"/>
    <w:rsid w:val="00C67D54"/>
    <w:rsid w:val="00C72460"/>
    <w:rsid w:val="00C81C90"/>
    <w:rsid w:val="00C931FF"/>
    <w:rsid w:val="00C956A1"/>
    <w:rsid w:val="00C96A35"/>
    <w:rsid w:val="00CA26F9"/>
    <w:rsid w:val="00CA3CAD"/>
    <w:rsid w:val="00CA62FA"/>
    <w:rsid w:val="00CA6DDB"/>
    <w:rsid w:val="00CA717F"/>
    <w:rsid w:val="00CA71DB"/>
    <w:rsid w:val="00CB219F"/>
    <w:rsid w:val="00CB66F6"/>
    <w:rsid w:val="00CB6862"/>
    <w:rsid w:val="00CB78D3"/>
    <w:rsid w:val="00CC03D9"/>
    <w:rsid w:val="00CC4A5A"/>
    <w:rsid w:val="00CC636D"/>
    <w:rsid w:val="00CD06AE"/>
    <w:rsid w:val="00CD171D"/>
    <w:rsid w:val="00CD65D2"/>
    <w:rsid w:val="00CE0850"/>
    <w:rsid w:val="00CE6A18"/>
    <w:rsid w:val="00CE79F0"/>
    <w:rsid w:val="00CF60E2"/>
    <w:rsid w:val="00CF61AC"/>
    <w:rsid w:val="00CF7CDD"/>
    <w:rsid w:val="00D055EC"/>
    <w:rsid w:val="00D05C62"/>
    <w:rsid w:val="00D06163"/>
    <w:rsid w:val="00D07CA1"/>
    <w:rsid w:val="00D1095A"/>
    <w:rsid w:val="00D10A63"/>
    <w:rsid w:val="00D11497"/>
    <w:rsid w:val="00D12C4F"/>
    <w:rsid w:val="00D147E6"/>
    <w:rsid w:val="00D15FC2"/>
    <w:rsid w:val="00D161E7"/>
    <w:rsid w:val="00D22DDD"/>
    <w:rsid w:val="00D2713E"/>
    <w:rsid w:val="00D27CEF"/>
    <w:rsid w:val="00D27E17"/>
    <w:rsid w:val="00D32123"/>
    <w:rsid w:val="00D3269C"/>
    <w:rsid w:val="00D341F0"/>
    <w:rsid w:val="00D40ADD"/>
    <w:rsid w:val="00D428EE"/>
    <w:rsid w:val="00D5063A"/>
    <w:rsid w:val="00D51A4D"/>
    <w:rsid w:val="00D54D29"/>
    <w:rsid w:val="00D565B1"/>
    <w:rsid w:val="00D56CBB"/>
    <w:rsid w:val="00D5705D"/>
    <w:rsid w:val="00D61A0B"/>
    <w:rsid w:val="00D652BE"/>
    <w:rsid w:val="00D71186"/>
    <w:rsid w:val="00D72188"/>
    <w:rsid w:val="00D84F27"/>
    <w:rsid w:val="00D859F9"/>
    <w:rsid w:val="00D869B8"/>
    <w:rsid w:val="00D8745F"/>
    <w:rsid w:val="00D9190B"/>
    <w:rsid w:val="00D938B1"/>
    <w:rsid w:val="00D9618B"/>
    <w:rsid w:val="00DA3507"/>
    <w:rsid w:val="00DA76AE"/>
    <w:rsid w:val="00DA7AB1"/>
    <w:rsid w:val="00DB2C08"/>
    <w:rsid w:val="00DB4B99"/>
    <w:rsid w:val="00DB518A"/>
    <w:rsid w:val="00DB54D0"/>
    <w:rsid w:val="00DB5548"/>
    <w:rsid w:val="00DB5A1C"/>
    <w:rsid w:val="00DC046A"/>
    <w:rsid w:val="00DC4366"/>
    <w:rsid w:val="00DC5FC1"/>
    <w:rsid w:val="00DC7328"/>
    <w:rsid w:val="00DC7C79"/>
    <w:rsid w:val="00DD2307"/>
    <w:rsid w:val="00DD5B27"/>
    <w:rsid w:val="00DE0537"/>
    <w:rsid w:val="00DE3A97"/>
    <w:rsid w:val="00DE64CD"/>
    <w:rsid w:val="00DE67F2"/>
    <w:rsid w:val="00E00C66"/>
    <w:rsid w:val="00E019B7"/>
    <w:rsid w:val="00E0529A"/>
    <w:rsid w:val="00E15203"/>
    <w:rsid w:val="00E21258"/>
    <w:rsid w:val="00E23801"/>
    <w:rsid w:val="00E319EE"/>
    <w:rsid w:val="00E33050"/>
    <w:rsid w:val="00E3370C"/>
    <w:rsid w:val="00E34F22"/>
    <w:rsid w:val="00E351DF"/>
    <w:rsid w:val="00E37F6F"/>
    <w:rsid w:val="00E4492B"/>
    <w:rsid w:val="00E54385"/>
    <w:rsid w:val="00E5468F"/>
    <w:rsid w:val="00E55951"/>
    <w:rsid w:val="00E61030"/>
    <w:rsid w:val="00E739E7"/>
    <w:rsid w:val="00E75BDC"/>
    <w:rsid w:val="00E843B7"/>
    <w:rsid w:val="00E91A82"/>
    <w:rsid w:val="00E927F3"/>
    <w:rsid w:val="00E95653"/>
    <w:rsid w:val="00E95D7A"/>
    <w:rsid w:val="00E96493"/>
    <w:rsid w:val="00EA17C8"/>
    <w:rsid w:val="00EA203D"/>
    <w:rsid w:val="00EA2251"/>
    <w:rsid w:val="00EA5069"/>
    <w:rsid w:val="00EA722B"/>
    <w:rsid w:val="00EA77EA"/>
    <w:rsid w:val="00EB02A4"/>
    <w:rsid w:val="00EB20FC"/>
    <w:rsid w:val="00EB36B6"/>
    <w:rsid w:val="00EB3B86"/>
    <w:rsid w:val="00EB7354"/>
    <w:rsid w:val="00EC1B34"/>
    <w:rsid w:val="00EC3C35"/>
    <w:rsid w:val="00ED470C"/>
    <w:rsid w:val="00ED7C2E"/>
    <w:rsid w:val="00EE0FC6"/>
    <w:rsid w:val="00EE2C41"/>
    <w:rsid w:val="00EF05BF"/>
    <w:rsid w:val="00EF0A19"/>
    <w:rsid w:val="00EF0CC3"/>
    <w:rsid w:val="00EF4F65"/>
    <w:rsid w:val="00EF51E5"/>
    <w:rsid w:val="00EF540A"/>
    <w:rsid w:val="00EF5A96"/>
    <w:rsid w:val="00F015C6"/>
    <w:rsid w:val="00F02BFA"/>
    <w:rsid w:val="00F0349D"/>
    <w:rsid w:val="00F0478A"/>
    <w:rsid w:val="00F10D49"/>
    <w:rsid w:val="00F16E9A"/>
    <w:rsid w:val="00F17821"/>
    <w:rsid w:val="00F22FEA"/>
    <w:rsid w:val="00F25684"/>
    <w:rsid w:val="00F25AB5"/>
    <w:rsid w:val="00F26862"/>
    <w:rsid w:val="00F278C4"/>
    <w:rsid w:val="00F30212"/>
    <w:rsid w:val="00F3311A"/>
    <w:rsid w:val="00F36E55"/>
    <w:rsid w:val="00F40C55"/>
    <w:rsid w:val="00F41FD8"/>
    <w:rsid w:val="00F42470"/>
    <w:rsid w:val="00F4294A"/>
    <w:rsid w:val="00F438FE"/>
    <w:rsid w:val="00F4589A"/>
    <w:rsid w:val="00F469EE"/>
    <w:rsid w:val="00F50DEC"/>
    <w:rsid w:val="00F52E62"/>
    <w:rsid w:val="00F5475D"/>
    <w:rsid w:val="00F55349"/>
    <w:rsid w:val="00F55B61"/>
    <w:rsid w:val="00F60757"/>
    <w:rsid w:val="00F62511"/>
    <w:rsid w:val="00F626F4"/>
    <w:rsid w:val="00F63273"/>
    <w:rsid w:val="00F64535"/>
    <w:rsid w:val="00F64755"/>
    <w:rsid w:val="00F6529A"/>
    <w:rsid w:val="00F67DB0"/>
    <w:rsid w:val="00F73AD6"/>
    <w:rsid w:val="00F74BFF"/>
    <w:rsid w:val="00F770F3"/>
    <w:rsid w:val="00F81E40"/>
    <w:rsid w:val="00F838B2"/>
    <w:rsid w:val="00F85BC0"/>
    <w:rsid w:val="00F86720"/>
    <w:rsid w:val="00F86E53"/>
    <w:rsid w:val="00F87773"/>
    <w:rsid w:val="00FA25DC"/>
    <w:rsid w:val="00FA2F99"/>
    <w:rsid w:val="00FA6B1F"/>
    <w:rsid w:val="00FA769E"/>
    <w:rsid w:val="00FB3041"/>
    <w:rsid w:val="00FC2A19"/>
    <w:rsid w:val="00FC2F40"/>
    <w:rsid w:val="00FC5BE8"/>
    <w:rsid w:val="00FD40DE"/>
    <w:rsid w:val="00FD41E8"/>
    <w:rsid w:val="00FD5A11"/>
    <w:rsid w:val="00FD7A87"/>
    <w:rsid w:val="00FE1155"/>
    <w:rsid w:val="00FE1BE2"/>
    <w:rsid w:val="00FE217B"/>
    <w:rsid w:val="00FE241B"/>
    <w:rsid w:val="00FE508C"/>
    <w:rsid w:val="00FE7542"/>
    <w:rsid w:val="00FF072B"/>
    <w:rsid w:val="00FF19DC"/>
    <w:rsid w:val="00FF2C44"/>
    <w:rsid w:val="00FF4A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5"/>
    <o:shapelayout v:ext="edit">
      <o:idmap v:ext="edit" data="1"/>
    </o:shapelayout>
  </w:shapeDefaults>
  <w:decimalSymbol w:val=","/>
  <w:listSeparator w:val=","/>
  <w14:docId w14:val="126D41A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iPriority="99" w:unhideWhenUsed="1" w:qFormat="1"/>
    <w:lsdException w:name="table of figures" w:uiPriority="99"/>
    <w:lsdException w:name="footnote reference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9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009E6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710025"/>
    <w:pPr>
      <w:numPr>
        <w:numId w:val="3"/>
      </w:numPr>
      <w:spacing w:after="0"/>
      <w:ind w:left="431" w:hanging="431"/>
      <w:outlineLvl w:val="0"/>
    </w:pPr>
    <w:rPr>
      <w:rFonts w:asciiTheme="minorHAnsi" w:hAnsiTheme="minorHAnsi"/>
      <w:b/>
      <w:caps/>
      <w:szCs w:val="22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3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3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3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3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3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3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3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3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710025"/>
    <w:rPr>
      <w:rFonts w:asciiTheme="minorHAnsi" w:hAnsiTheme="minorHAnsi"/>
      <w:b/>
      <w:caps/>
      <w:sz w:val="22"/>
      <w:szCs w:val="22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2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9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paragraph" w:styleId="NormalWeb">
    <w:name w:val="Normal (Web)"/>
    <w:basedOn w:val="Normal"/>
    <w:uiPriority w:val="99"/>
    <w:unhideWhenUsed/>
    <w:rsid w:val="00AA7EC1"/>
    <w:pPr>
      <w:spacing w:before="100" w:beforeAutospacing="1" w:after="100" w:afterAutospacing="1"/>
      <w:jc w:val="left"/>
    </w:pPr>
    <w:rPr>
      <w:rFonts w:ascii="Times New Roman" w:eastAsiaTheme="minorEastAsia" w:hAnsi="Times New Roman"/>
      <w:sz w:val="24"/>
      <w:lang w:eastAsia="es-CL"/>
    </w:r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773CB1"/>
    <w:rPr>
      <w:rFonts w:ascii="Optima" w:eastAsiaTheme="majorEastAsia" w:hAnsi="Optima" w:cstheme="majorBidi"/>
      <w:b/>
      <w:bCs/>
      <w:color w:val="4F81BD" w:themeColor="accent1"/>
      <w:sz w:val="18"/>
      <w:szCs w:val="18"/>
      <w:lang w:eastAsia="es-ES"/>
    </w:rPr>
  </w:style>
  <w:style w:type="paragraph" w:styleId="Sinespaciado">
    <w:name w:val="No Spacing"/>
    <w:qFormat/>
    <w:rsid w:val="00AF2419"/>
    <w:pPr>
      <w:jc w:val="both"/>
    </w:pPr>
    <w:rPr>
      <w:rFonts w:ascii="Optima" w:hAnsi="Optima"/>
      <w:sz w:val="22"/>
      <w:szCs w:val="24"/>
      <w:lang w:eastAsia="es-E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MS Mincho" w:hAnsi="Cambria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toc 2" w:uiPriority="39"/>
    <w:lsdException w:name="toc 3" w:uiPriority="39"/>
    <w:lsdException w:name="footnote text" w:uiPriority="99"/>
    <w:lsdException w:name="header" w:uiPriority="99"/>
    <w:lsdException w:name="footer" w:uiPriority="99"/>
    <w:lsdException w:name="caption" w:semiHidden="1" w:uiPriority="99" w:unhideWhenUsed="1" w:qFormat="1"/>
    <w:lsdException w:name="table of figures" w:uiPriority="99"/>
    <w:lsdException w:name="footnote reference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FollowedHyperlink" w:uiPriority="99"/>
    <w:lsdException w:name="Strong" w:qFormat="1"/>
    <w:lsdException w:name="Emphasis" w:qFormat="1"/>
    <w:lsdException w:name="Normal (Web)" w:uiPriority="99"/>
    <w:lsdException w:name="No List" w:uiPriority="99"/>
    <w:lsdException w:name="Balloon Text" w:uiPriority="99"/>
    <w:lsdException w:name="Table Grid" w:uiPriority="99"/>
    <w:lsdException w:name="No Spacing" w:qFormat="1"/>
    <w:lsdException w:name="Light Shading" w:uiPriority="60"/>
    <w:lsdException w:name="List Paragraph" w:uiPriority="34" w:qFormat="1"/>
    <w:lsdException w:name="Quote" w:qFormat="1"/>
    <w:lsdException w:name="Intense Quote" w:qFormat="1"/>
    <w:lsdException w:name="Colorful List Accent 1" w:uiPriority="34" w:qFormat="1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iPriority="39" w:unhideWhenUsed="1" w:qFormat="1"/>
  </w:latentStyles>
  <w:style w:type="paragraph" w:default="1" w:styleId="Normal">
    <w:name w:val="Normal"/>
    <w:qFormat/>
    <w:rsid w:val="005009E6"/>
    <w:pPr>
      <w:spacing w:after="240"/>
      <w:jc w:val="both"/>
    </w:pPr>
    <w:rPr>
      <w:rFonts w:ascii="Optima" w:hAnsi="Optima"/>
      <w:sz w:val="22"/>
      <w:szCs w:val="24"/>
      <w:lang w:eastAsia="es-ES"/>
    </w:rPr>
  </w:style>
  <w:style w:type="paragraph" w:styleId="Ttulo1">
    <w:name w:val="heading 1"/>
    <w:basedOn w:val="Normal"/>
    <w:next w:val="Normal"/>
    <w:link w:val="Ttulo1Car"/>
    <w:autoRedefine/>
    <w:qFormat/>
    <w:rsid w:val="00710025"/>
    <w:pPr>
      <w:numPr>
        <w:numId w:val="3"/>
      </w:numPr>
      <w:spacing w:after="0"/>
      <w:ind w:left="431" w:hanging="431"/>
      <w:outlineLvl w:val="0"/>
    </w:pPr>
    <w:rPr>
      <w:rFonts w:asciiTheme="minorHAnsi" w:hAnsiTheme="minorHAnsi"/>
      <w:b/>
      <w:caps/>
      <w:szCs w:val="22"/>
    </w:rPr>
  </w:style>
  <w:style w:type="paragraph" w:styleId="Ttulo2">
    <w:name w:val="heading 2"/>
    <w:basedOn w:val="Normal"/>
    <w:next w:val="Normal"/>
    <w:link w:val="Ttulo2Car"/>
    <w:unhideWhenUsed/>
    <w:qFormat/>
    <w:rsid w:val="00B51826"/>
    <w:pPr>
      <w:keepNext/>
      <w:keepLines/>
      <w:numPr>
        <w:ilvl w:val="1"/>
        <w:numId w:val="3"/>
      </w:numPr>
      <w:spacing w:before="12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Ttulo3">
    <w:name w:val="heading 3"/>
    <w:basedOn w:val="Normal"/>
    <w:next w:val="Normal"/>
    <w:link w:val="Ttulo3Car"/>
    <w:unhideWhenUsed/>
    <w:qFormat/>
    <w:rsid w:val="00063E13"/>
    <w:pPr>
      <w:keepNext/>
      <w:keepLines/>
      <w:numPr>
        <w:ilvl w:val="2"/>
        <w:numId w:val="3"/>
      </w:numPr>
      <w:spacing w:before="120"/>
      <w:outlineLvl w:val="2"/>
    </w:pPr>
    <w:rPr>
      <w:rFonts w:eastAsiaTheme="majorEastAsia" w:cstheme="majorBidi"/>
      <w:b/>
      <w:bCs/>
      <w:u w:val="single"/>
    </w:rPr>
  </w:style>
  <w:style w:type="paragraph" w:styleId="Ttulo4">
    <w:name w:val="heading 4"/>
    <w:basedOn w:val="Normal"/>
    <w:next w:val="Normal"/>
    <w:link w:val="Ttulo4Car"/>
    <w:unhideWhenUsed/>
    <w:qFormat/>
    <w:rsid w:val="004E1AA5"/>
    <w:pPr>
      <w:keepNext/>
      <w:keepLines/>
      <w:numPr>
        <w:ilvl w:val="3"/>
        <w:numId w:val="3"/>
      </w:numPr>
      <w:spacing w:before="120" w:after="120"/>
      <w:outlineLvl w:val="3"/>
    </w:pPr>
    <w:rPr>
      <w:rFonts w:eastAsiaTheme="majorEastAsia" w:cstheme="majorBidi"/>
      <w:b/>
      <w:bCs/>
      <w:iCs/>
    </w:rPr>
  </w:style>
  <w:style w:type="paragraph" w:styleId="Ttulo5">
    <w:name w:val="heading 5"/>
    <w:basedOn w:val="Normal"/>
    <w:next w:val="Normal"/>
    <w:link w:val="Ttulo5Car"/>
    <w:semiHidden/>
    <w:unhideWhenUsed/>
    <w:qFormat/>
    <w:rsid w:val="004E604F"/>
    <w:pPr>
      <w:keepNext/>
      <w:keepLines/>
      <w:numPr>
        <w:ilvl w:val="4"/>
        <w:numId w:val="3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6">
    <w:name w:val="heading 6"/>
    <w:basedOn w:val="Normal"/>
    <w:next w:val="Normal"/>
    <w:link w:val="Ttulo6Car"/>
    <w:semiHidden/>
    <w:unhideWhenUsed/>
    <w:qFormat/>
    <w:rsid w:val="004E604F"/>
    <w:pPr>
      <w:keepNext/>
      <w:keepLines/>
      <w:numPr>
        <w:ilvl w:val="5"/>
        <w:numId w:val="3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4E604F"/>
    <w:pPr>
      <w:keepNext/>
      <w:keepLines/>
      <w:numPr>
        <w:ilvl w:val="6"/>
        <w:numId w:val="3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4E604F"/>
    <w:pPr>
      <w:keepNext/>
      <w:keepLines/>
      <w:numPr>
        <w:ilvl w:val="7"/>
        <w:numId w:val="3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4E604F"/>
    <w:pPr>
      <w:keepNext/>
      <w:keepLines/>
      <w:numPr>
        <w:ilvl w:val="8"/>
        <w:numId w:val="3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A85300"/>
    <w:rPr>
      <w:rFonts w:ascii="Lucida Grande" w:hAnsi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sid w:val="00A85300"/>
    <w:rPr>
      <w:rFonts w:ascii="Lucida Grande" w:hAnsi="Lucida Grande"/>
      <w:sz w:val="18"/>
      <w:szCs w:val="18"/>
    </w:rPr>
  </w:style>
  <w:style w:type="paragraph" w:styleId="Encabezado">
    <w:name w:val="header"/>
    <w:basedOn w:val="Normal"/>
    <w:link w:val="EncabezadoCar"/>
    <w:uiPriority w:val="99"/>
    <w:unhideWhenUsed/>
    <w:rsid w:val="00FA22E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A22EC"/>
  </w:style>
  <w:style w:type="paragraph" w:styleId="Piedepgina">
    <w:name w:val="footer"/>
    <w:basedOn w:val="Normal"/>
    <w:link w:val="PiedepginaCar"/>
    <w:uiPriority w:val="99"/>
    <w:unhideWhenUsed/>
    <w:rsid w:val="00C34B9C"/>
    <w:pPr>
      <w:tabs>
        <w:tab w:val="center" w:pos="4252"/>
        <w:tab w:val="right" w:pos="8504"/>
      </w:tabs>
      <w:spacing w:after="0"/>
      <w:jc w:val="center"/>
    </w:pPr>
  </w:style>
  <w:style w:type="character" w:customStyle="1" w:styleId="PiedepginaCar">
    <w:name w:val="Pie de página Car"/>
    <w:basedOn w:val="Fuentedeprrafopredeter"/>
    <w:link w:val="Piedepgina"/>
    <w:uiPriority w:val="99"/>
    <w:rsid w:val="00C34B9C"/>
    <w:rPr>
      <w:rFonts w:ascii="Optima" w:hAnsi="Optima"/>
      <w:sz w:val="22"/>
      <w:szCs w:val="24"/>
      <w:lang w:eastAsia="es-ES"/>
    </w:rPr>
  </w:style>
  <w:style w:type="character" w:styleId="Hipervnculo">
    <w:name w:val="Hyperlink"/>
    <w:uiPriority w:val="99"/>
    <w:unhideWhenUsed/>
    <w:rsid w:val="00FA22EC"/>
    <w:rPr>
      <w:color w:val="0000FF"/>
      <w:u w:val="single"/>
    </w:rPr>
  </w:style>
  <w:style w:type="character" w:styleId="Hipervnculovisitado">
    <w:name w:val="FollowedHyperlink"/>
    <w:uiPriority w:val="99"/>
    <w:semiHidden/>
    <w:unhideWhenUsed/>
    <w:rsid w:val="00480DA6"/>
    <w:rPr>
      <w:color w:val="800080"/>
      <w:u w:val="single"/>
    </w:rPr>
  </w:style>
  <w:style w:type="paragraph" w:customStyle="1" w:styleId="Listavistosa-nfasis11">
    <w:name w:val="Lista vistosa - Énfasis 11"/>
    <w:basedOn w:val="Normal"/>
    <w:uiPriority w:val="34"/>
    <w:qFormat/>
    <w:rsid w:val="0032007A"/>
    <w:pPr>
      <w:ind w:left="720"/>
      <w:contextualSpacing/>
    </w:pPr>
    <w:rPr>
      <w:rFonts w:eastAsia="Cambria"/>
      <w:lang w:eastAsia="en-US"/>
    </w:rPr>
  </w:style>
  <w:style w:type="paragraph" w:styleId="Prrafodelista">
    <w:name w:val="List Paragraph"/>
    <w:basedOn w:val="Normal"/>
    <w:uiPriority w:val="34"/>
    <w:qFormat/>
    <w:rsid w:val="00863B9A"/>
    <w:pPr>
      <w:ind w:left="720"/>
      <w:contextualSpacing/>
    </w:pPr>
    <w:rPr>
      <w:rFonts w:ascii="Cambria" w:eastAsia="Cambria" w:hAnsi="Cambria"/>
      <w:lang w:eastAsia="en-US"/>
    </w:rPr>
  </w:style>
  <w:style w:type="paragraph" w:styleId="Ttulo">
    <w:name w:val="Title"/>
    <w:basedOn w:val="Normal"/>
    <w:next w:val="Normal"/>
    <w:link w:val="TtuloCar"/>
    <w:qFormat/>
    <w:rsid w:val="00BB3C7D"/>
    <w:pPr>
      <w:jc w:val="center"/>
    </w:pPr>
    <w:rPr>
      <w:b/>
      <w:color w:val="595959"/>
      <w:sz w:val="32"/>
      <w:szCs w:val="28"/>
    </w:rPr>
  </w:style>
  <w:style w:type="character" w:customStyle="1" w:styleId="TtuloCar">
    <w:name w:val="Título Car"/>
    <w:basedOn w:val="Fuentedeprrafopredeter"/>
    <w:link w:val="Ttulo"/>
    <w:rsid w:val="00BB3C7D"/>
    <w:rPr>
      <w:rFonts w:ascii="Optima" w:hAnsi="Optima"/>
      <w:b/>
      <w:color w:val="595959"/>
      <w:sz w:val="32"/>
      <w:szCs w:val="28"/>
      <w:lang w:eastAsia="es-ES"/>
    </w:rPr>
  </w:style>
  <w:style w:type="character" w:customStyle="1" w:styleId="Ttulo1Car">
    <w:name w:val="Título 1 Car"/>
    <w:basedOn w:val="Fuentedeprrafopredeter"/>
    <w:link w:val="Ttulo1"/>
    <w:rsid w:val="00710025"/>
    <w:rPr>
      <w:rFonts w:asciiTheme="minorHAnsi" w:hAnsiTheme="minorHAnsi"/>
      <w:b/>
      <w:caps/>
      <w:sz w:val="22"/>
      <w:szCs w:val="22"/>
      <w:lang w:eastAsia="es-ES"/>
    </w:rPr>
  </w:style>
  <w:style w:type="paragraph" w:styleId="Subttulo">
    <w:name w:val="Subtitle"/>
    <w:basedOn w:val="Normal"/>
    <w:next w:val="Normal"/>
    <w:link w:val="SubttuloCar"/>
    <w:qFormat/>
    <w:rsid w:val="004E604F"/>
    <w:pPr>
      <w:numPr>
        <w:numId w:val="2"/>
      </w:numPr>
      <w:spacing w:before="240"/>
    </w:pPr>
    <w:rPr>
      <w:b/>
      <w:sz w:val="26"/>
    </w:rPr>
  </w:style>
  <w:style w:type="character" w:customStyle="1" w:styleId="SubttuloCar">
    <w:name w:val="Subtítulo Car"/>
    <w:basedOn w:val="Fuentedeprrafopredeter"/>
    <w:link w:val="Subttulo"/>
    <w:rsid w:val="004E604F"/>
    <w:rPr>
      <w:rFonts w:ascii="Optima" w:hAnsi="Optima"/>
      <w:b/>
      <w:sz w:val="26"/>
      <w:szCs w:val="24"/>
      <w:lang w:eastAsia="es-ES"/>
    </w:rPr>
  </w:style>
  <w:style w:type="paragraph" w:customStyle="1" w:styleId="Textotabla">
    <w:name w:val="Texto tabla"/>
    <w:basedOn w:val="Normal"/>
    <w:qFormat/>
    <w:rsid w:val="003C1E9F"/>
    <w:pPr>
      <w:spacing w:after="0"/>
      <w:jc w:val="left"/>
    </w:pPr>
    <w:rPr>
      <w:rFonts w:eastAsia="Times New Roman"/>
      <w:szCs w:val="20"/>
    </w:rPr>
  </w:style>
  <w:style w:type="paragraph" w:customStyle="1" w:styleId="Subttulo1">
    <w:name w:val="Subtítulo 1"/>
    <w:basedOn w:val="Normal"/>
    <w:link w:val="Subttulo1Car"/>
    <w:qFormat/>
    <w:rsid w:val="00DC4366"/>
    <w:pPr>
      <w:spacing w:before="120"/>
    </w:pPr>
    <w:rPr>
      <w:b/>
      <w:u w:val="single"/>
    </w:rPr>
  </w:style>
  <w:style w:type="paragraph" w:customStyle="1" w:styleId="EstiloPrrafodelistaDespus10ptoInterlineadoMltiple">
    <w:name w:val="Estilo Párrafo de lista + Después:  10 pto Interlineado:  Múltiple ..."/>
    <w:basedOn w:val="Prrafodelista"/>
    <w:rsid w:val="00DC4366"/>
    <w:pPr>
      <w:spacing w:after="200" w:line="276" w:lineRule="auto"/>
    </w:pPr>
    <w:rPr>
      <w:rFonts w:ascii="Optima" w:eastAsia="Times New Roman" w:hAnsi="Optima"/>
      <w:szCs w:val="20"/>
    </w:rPr>
  </w:style>
  <w:style w:type="character" w:customStyle="1" w:styleId="Subttulo1Car">
    <w:name w:val="Subtítulo 1 Car"/>
    <w:basedOn w:val="Fuentedeprrafopredeter"/>
    <w:link w:val="Subttulo1"/>
    <w:rsid w:val="00DC4366"/>
    <w:rPr>
      <w:rFonts w:ascii="Optima" w:hAnsi="Optima"/>
      <w:b/>
      <w:sz w:val="22"/>
      <w:szCs w:val="24"/>
      <w:u w:val="single"/>
      <w:lang w:eastAsia="es-ES"/>
    </w:rPr>
  </w:style>
  <w:style w:type="paragraph" w:styleId="Textonotapie">
    <w:name w:val="footnote text"/>
    <w:basedOn w:val="Normal"/>
    <w:link w:val="TextonotapieCar"/>
    <w:uiPriority w:val="99"/>
    <w:unhideWhenUsed/>
    <w:rsid w:val="00DC4366"/>
    <w:pPr>
      <w:spacing w:after="0"/>
      <w:jc w:val="left"/>
    </w:pPr>
    <w:rPr>
      <w:rFonts w:ascii="Calibri" w:eastAsia="Calibri" w:hAnsi="Calibri"/>
      <w:sz w:val="20"/>
      <w:szCs w:val="20"/>
      <w:lang w:eastAsia="en-US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DC4366"/>
    <w:rPr>
      <w:rFonts w:ascii="Calibri" w:eastAsia="Calibri" w:hAnsi="Calibri"/>
      <w:lang w:eastAsia="en-US"/>
    </w:rPr>
  </w:style>
  <w:style w:type="character" w:styleId="Refdenotaalpie">
    <w:name w:val="footnote reference"/>
    <w:uiPriority w:val="99"/>
    <w:unhideWhenUsed/>
    <w:rsid w:val="00DC4366"/>
    <w:rPr>
      <w:vertAlign w:val="superscript"/>
    </w:rPr>
  </w:style>
  <w:style w:type="paragraph" w:customStyle="1" w:styleId="Listanonumerada">
    <w:name w:val="Lista no numerada"/>
    <w:basedOn w:val="Prrafodelista"/>
    <w:autoRedefine/>
    <w:qFormat/>
    <w:rsid w:val="00DC4366"/>
    <w:pPr>
      <w:numPr>
        <w:numId w:val="1"/>
      </w:numPr>
      <w:spacing w:after="200" w:line="276" w:lineRule="auto"/>
    </w:pPr>
    <w:rPr>
      <w:rFonts w:ascii="Optima" w:eastAsia="Times New Roman" w:hAnsi="Optima"/>
      <w:szCs w:val="20"/>
    </w:rPr>
  </w:style>
  <w:style w:type="paragraph" w:customStyle="1" w:styleId="Subttulo2">
    <w:name w:val="Subtítulo 2"/>
    <w:basedOn w:val="Subttulo1"/>
    <w:rsid w:val="00BB3C7D"/>
    <w:rPr>
      <w:bCs/>
      <w:u w:val="none"/>
    </w:rPr>
  </w:style>
  <w:style w:type="paragraph" w:styleId="Epgrafe">
    <w:name w:val="caption"/>
    <w:aliases w:val="Epígrafe 2"/>
    <w:basedOn w:val="Normal"/>
    <w:next w:val="Normal"/>
    <w:link w:val="EpgrafeCar"/>
    <w:uiPriority w:val="99"/>
    <w:unhideWhenUsed/>
    <w:qFormat/>
    <w:rsid w:val="00BB3C7D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Ttulotabla">
    <w:name w:val="Título tabla"/>
    <w:basedOn w:val="Epgrafe"/>
    <w:rsid w:val="00BB3C7D"/>
    <w:pPr>
      <w:spacing w:after="120"/>
    </w:pPr>
    <w:rPr>
      <w:b w:val="0"/>
      <w:bCs w:val="0"/>
      <w:color w:val="auto"/>
    </w:rPr>
  </w:style>
  <w:style w:type="character" w:customStyle="1" w:styleId="Ttulo2Car">
    <w:name w:val="Título 2 Car"/>
    <w:basedOn w:val="Fuentedeprrafopredeter"/>
    <w:link w:val="Ttulo2"/>
    <w:rsid w:val="00B51826"/>
    <w:rPr>
      <w:rFonts w:ascii="Optima" w:eastAsiaTheme="majorEastAsia" w:hAnsi="Optima" w:cstheme="majorBidi"/>
      <w:b/>
      <w:bCs/>
      <w:sz w:val="26"/>
      <w:szCs w:val="26"/>
      <w:lang w:eastAsia="es-ES"/>
    </w:rPr>
  </w:style>
  <w:style w:type="character" w:customStyle="1" w:styleId="Ttulo3Car">
    <w:name w:val="Título 3 Car"/>
    <w:basedOn w:val="Fuentedeprrafopredeter"/>
    <w:link w:val="Ttulo3"/>
    <w:rsid w:val="00063E13"/>
    <w:rPr>
      <w:rFonts w:ascii="Optima" w:eastAsiaTheme="majorEastAsia" w:hAnsi="Optima" w:cstheme="majorBidi"/>
      <w:b/>
      <w:bCs/>
      <w:sz w:val="22"/>
      <w:szCs w:val="24"/>
      <w:u w:val="single"/>
      <w:lang w:eastAsia="es-ES"/>
    </w:rPr>
  </w:style>
  <w:style w:type="character" w:customStyle="1" w:styleId="Ttulo4Car">
    <w:name w:val="Título 4 Car"/>
    <w:basedOn w:val="Fuentedeprrafopredeter"/>
    <w:link w:val="Ttulo4"/>
    <w:rsid w:val="004E1AA5"/>
    <w:rPr>
      <w:rFonts w:ascii="Optima" w:eastAsiaTheme="majorEastAsia" w:hAnsi="Optima" w:cstheme="majorBidi"/>
      <w:b/>
      <w:bCs/>
      <w:iCs/>
      <w:sz w:val="22"/>
      <w:szCs w:val="24"/>
      <w:lang w:eastAsia="es-ES"/>
    </w:rPr>
  </w:style>
  <w:style w:type="character" w:customStyle="1" w:styleId="Ttulo5Car">
    <w:name w:val="Título 5 Car"/>
    <w:basedOn w:val="Fuentedeprrafopredeter"/>
    <w:link w:val="Ttulo5"/>
    <w:semiHidden/>
    <w:rsid w:val="004E604F"/>
    <w:rPr>
      <w:rFonts w:asciiTheme="majorHAnsi" w:eastAsiaTheme="majorEastAsia" w:hAnsiTheme="majorHAnsi" w:cstheme="majorBidi"/>
      <w:color w:val="243F60" w:themeColor="accent1" w:themeShade="7F"/>
      <w:sz w:val="22"/>
      <w:szCs w:val="24"/>
      <w:lang w:eastAsia="es-ES"/>
    </w:rPr>
  </w:style>
  <w:style w:type="character" w:customStyle="1" w:styleId="Ttulo6Car">
    <w:name w:val="Título 6 Car"/>
    <w:basedOn w:val="Fuentedeprrafopredeter"/>
    <w:link w:val="Ttulo6"/>
    <w:semiHidden/>
    <w:rsid w:val="004E604F"/>
    <w:rPr>
      <w:rFonts w:asciiTheme="majorHAnsi" w:eastAsiaTheme="majorEastAsia" w:hAnsiTheme="majorHAnsi" w:cstheme="majorBidi"/>
      <w:i/>
      <w:iCs/>
      <w:color w:val="243F60" w:themeColor="accent1" w:themeShade="7F"/>
      <w:sz w:val="22"/>
      <w:szCs w:val="24"/>
      <w:lang w:eastAsia="es-ES"/>
    </w:rPr>
  </w:style>
  <w:style w:type="character" w:customStyle="1" w:styleId="Ttulo7Car">
    <w:name w:val="Título 7 Car"/>
    <w:basedOn w:val="Fuentedeprrafopredeter"/>
    <w:link w:val="Ttulo7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4"/>
      <w:lang w:eastAsia="es-ES"/>
    </w:rPr>
  </w:style>
  <w:style w:type="character" w:customStyle="1" w:styleId="Ttulo8Car">
    <w:name w:val="Título 8 Car"/>
    <w:basedOn w:val="Fuentedeprrafopredeter"/>
    <w:link w:val="Ttulo8"/>
    <w:semiHidden/>
    <w:rsid w:val="004E604F"/>
    <w:rPr>
      <w:rFonts w:asciiTheme="majorHAnsi" w:eastAsiaTheme="majorEastAsia" w:hAnsiTheme="majorHAnsi" w:cstheme="majorBidi"/>
      <w:color w:val="404040" w:themeColor="text1" w:themeTint="BF"/>
      <w:lang w:eastAsia="es-ES"/>
    </w:rPr>
  </w:style>
  <w:style w:type="character" w:customStyle="1" w:styleId="Ttulo9Car">
    <w:name w:val="Título 9 Car"/>
    <w:basedOn w:val="Fuentedeprrafopredeter"/>
    <w:link w:val="Ttulo9"/>
    <w:semiHidden/>
    <w:rsid w:val="004E604F"/>
    <w:rPr>
      <w:rFonts w:asciiTheme="majorHAnsi" w:eastAsiaTheme="majorEastAsia" w:hAnsiTheme="majorHAnsi" w:cstheme="majorBidi"/>
      <w:i/>
      <w:iCs/>
      <w:color w:val="404040" w:themeColor="text1" w:themeTint="BF"/>
      <w:lang w:eastAsia="es-ES"/>
    </w:rPr>
  </w:style>
  <w:style w:type="character" w:styleId="Refdecomentario">
    <w:name w:val="annotation reference"/>
    <w:basedOn w:val="Fuentedeprrafopredeter"/>
    <w:rsid w:val="00222815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222815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222815"/>
    <w:rPr>
      <w:rFonts w:ascii="Optima" w:hAnsi="Optima"/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rsid w:val="0022281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rsid w:val="00222815"/>
    <w:rPr>
      <w:rFonts w:ascii="Optima" w:hAnsi="Optima"/>
      <w:b/>
      <w:bCs/>
      <w:lang w:eastAsia="es-ES"/>
    </w:rPr>
  </w:style>
  <w:style w:type="paragraph" w:styleId="TtulodeTDC">
    <w:name w:val="TOC Heading"/>
    <w:basedOn w:val="Ttulo1"/>
    <w:next w:val="Normal"/>
    <w:uiPriority w:val="39"/>
    <w:unhideWhenUsed/>
    <w:qFormat/>
    <w:rsid w:val="00F16E9A"/>
    <w:pPr>
      <w:keepNext/>
      <w:keepLines/>
      <w:numPr>
        <w:numId w:val="0"/>
      </w:numPr>
      <w:spacing w:before="480" w:line="276" w:lineRule="auto"/>
      <w:jc w:val="left"/>
      <w:outlineLvl w:val="9"/>
    </w:pPr>
    <w:rPr>
      <w:rFonts w:eastAsiaTheme="majorEastAsia" w:cstheme="majorBidi"/>
      <w:b w:val="0"/>
      <w:bCs/>
      <w:caps w:val="0"/>
      <w:color w:val="365F91" w:themeColor="accent1" w:themeShade="BF"/>
      <w:sz w:val="28"/>
      <w:szCs w:val="28"/>
      <w:lang w:eastAsia="es-CL"/>
    </w:rPr>
  </w:style>
  <w:style w:type="paragraph" w:styleId="TDC1">
    <w:name w:val="toc 1"/>
    <w:basedOn w:val="Normal"/>
    <w:next w:val="Normal"/>
    <w:autoRedefine/>
    <w:uiPriority w:val="39"/>
    <w:rsid w:val="00F16E9A"/>
    <w:pPr>
      <w:spacing w:after="100"/>
    </w:pPr>
  </w:style>
  <w:style w:type="paragraph" w:styleId="TDC2">
    <w:name w:val="toc 2"/>
    <w:basedOn w:val="Normal"/>
    <w:next w:val="Normal"/>
    <w:autoRedefine/>
    <w:uiPriority w:val="39"/>
    <w:rsid w:val="00F16E9A"/>
    <w:pPr>
      <w:spacing w:after="100"/>
      <w:ind w:left="220"/>
    </w:pPr>
  </w:style>
  <w:style w:type="paragraph" w:styleId="TDC3">
    <w:name w:val="toc 3"/>
    <w:basedOn w:val="Normal"/>
    <w:next w:val="Normal"/>
    <w:autoRedefine/>
    <w:uiPriority w:val="39"/>
    <w:rsid w:val="00F16E9A"/>
    <w:pPr>
      <w:spacing w:after="100"/>
      <w:ind w:left="440"/>
    </w:pPr>
  </w:style>
  <w:style w:type="paragraph" w:customStyle="1" w:styleId="EstiloTextotablaNegrita">
    <w:name w:val="Estilo Texto tabla + Negrita"/>
    <w:basedOn w:val="Textotabla"/>
    <w:rsid w:val="00BF4EC5"/>
    <w:pPr>
      <w:spacing w:after="60"/>
    </w:pPr>
    <w:rPr>
      <w:b/>
      <w:bCs/>
    </w:rPr>
  </w:style>
  <w:style w:type="table" w:styleId="Cuadrculaclara-nfasis1">
    <w:name w:val="Light Grid Accent 1"/>
    <w:basedOn w:val="Tablanormal"/>
    <w:rsid w:val="0047162C"/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Tablaconcuadrcula">
    <w:name w:val="Table Grid"/>
    <w:basedOn w:val="Tablanormal"/>
    <w:uiPriority w:val="99"/>
    <w:rsid w:val="0098613B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claro">
    <w:name w:val="Light Shading"/>
    <w:basedOn w:val="Tablanormal"/>
    <w:uiPriority w:val="60"/>
    <w:rsid w:val="0098613B"/>
    <w:rPr>
      <w:rFonts w:asciiTheme="minorHAnsi" w:eastAsiaTheme="minorHAnsi" w:hAnsiTheme="minorHAnsi" w:cstheme="minorBidi"/>
      <w:color w:val="000000" w:themeColor="text1" w:themeShade="BF"/>
      <w:sz w:val="22"/>
      <w:szCs w:val="22"/>
      <w:lang w:eastAsia="en-US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Tabladeilustraciones">
    <w:name w:val="table of figures"/>
    <w:basedOn w:val="Normal"/>
    <w:next w:val="Normal"/>
    <w:uiPriority w:val="99"/>
    <w:rsid w:val="004B27D1"/>
    <w:pPr>
      <w:spacing w:after="0"/>
    </w:pPr>
  </w:style>
  <w:style w:type="table" w:styleId="Sombreadomedio2-nfasis1">
    <w:name w:val="Medium Shading 2 Accent 1"/>
    <w:basedOn w:val="Tablanormal"/>
    <w:rsid w:val="00006F78"/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Cuadrculaclara">
    <w:name w:val="Light Grid"/>
    <w:basedOn w:val="Tablanormal"/>
    <w:rsid w:val="00006F78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paragraph" w:styleId="Revisin">
    <w:name w:val="Revision"/>
    <w:hidden/>
    <w:rsid w:val="00AF255D"/>
    <w:rPr>
      <w:rFonts w:ascii="Optima" w:hAnsi="Optima"/>
      <w:sz w:val="22"/>
      <w:szCs w:val="24"/>
      <w:lang w:eastAsia="es-ES"/>
    </w:rPr>
  </w:style>
  <w:style w:type="paragraph" w:styleId="NormalWeb">
    <w:name w:val="Normal (Web)"/>
    <w:basedOn w:val="Normal"/>
    <w:uiPriority w:val="99"/>
    <w:unhideWhenUsed/>
    <w:rsid w:val="00AA7EC1"/>
    <w:pPr>
      <w:spacing w:before="100" w:beforeAutospacing="1" w:after="100" w:afterAutospacing="1"/>
      <w:jc w:val="left"/>
    </w:pPr>
    <w:rPr>
      <w:rFonts w:ascii="Times New Roman" w:eastAsiaTheme="minorEastAsia" w:hAnsi="Times New Roman"/>
      <w:sz w:val="24"/>
      <w:lang w:eastAsia="es-CL"/>
    </w:rPr>
  </w:style>
  <w:style w:type="character" w:customStyle="1" w:styleId="EpgrafeCar">
    <w:name w:val="Epígrafe Car"/>
    <w:aliases w:val="Epígrafe 2 Car"/>
    <w:basedOn w:val="Ttulo2Car"/>
    <w:link w:val="Epgrafe"/>
    <w:uiPriority w:val="99"/>
    <w:rsid w:val="00773CB1"/>
    <w:rPr>
      <w:rFonts w:ascii="Optima" w:eastAsiaTheme="majorEastAsia" w:hAnsi="Optima" w:cstheme="majorBidi"/>
      <w:b/>
      <w:bCs/>
      <w:color w:val="4F81BD" w:themeColor="accent1"/>
      <w:sz w:val="18"/>
      <w:szCs w:val="18"/>
      <w:lang w:eastAsia="es-ES"/>
    </w:rPr>
  </w:style>
  <w:style w:type="paragraph" w:styleId="Sinespaciado">
    <w:name w:val="No Spacing"/>
    <w:qFormat/>
    <w:rsid w:val="00AF2419"/>
    <w:pPr>
      <w:jc w:val="both"/>
    </w:pPr>
    <w:rPr>
      <w:rFonts w:ascii="Optima" w:hAnsi="Optima"/>
      <w:sz w:val="22"/>
      <w:szCs w:val="24"/>
      <w:lang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92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172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9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1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58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97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57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645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12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65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30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63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0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59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322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079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4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image" Target="media/image1.png"/><Relationship Id="rId18" Type="http://schemas.openxmlformats.org/officeDocument/2006/relationships/image" Target="media/image3.jpg"/><Relationship Id="rId26" Type="http://schemas.openxmlformats.org/officeDocument/2006/relationships/image" Target="media/image11.png"/><Relationship Id="rId39" Type="http://schemas.openxmlformats.org/officeDocument/2006/relationships/image" Target="media/image24.JPG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34" Type="http://schemas.openxmlformats.org/officeDocument/2006/relationships/image" Target="media/image19.png"/><Relationship Id="rId42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footer" Target="footer2.xm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JPG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image" Target="media/image5.png"/><Relationship Id="rId29" Type="http://schemas.openxmlformats.org/officeDocument/2006/relationships/image" Target="media/image14.png"/><Relationship Id="rId41" Type="http://schemas.openxmlformats.org/officeDocument/2006/relationships/image" Target="media/image26.JP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24" Type="http://schemas.openxmlformats.org/officeDocument/2006/relationships/image" Target="media/image9.png"/><Relationship Id="rId32" Type="http://schemas.openxmlformats.org/officeDocument/2006/relationships/image" Target="media/image17.png"/><Relationship Id="rId37" Type="http://schemas.openxmlformats.org/officeDocument/2006/relationships/image" Target="media/image22.jpeg"/><Relationship Id="rId40" Type="http://schemas.openxmlformats.org/officeDocument/2006/relationships/image" Target="media/image25.JPG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jpeg"/><Relationship Id="rId10" Type="http://schemas.openxmlformats.org/officeDocument/2006/relationships/webSettings" Target="webSettings.xml"/><Relationship Id="rId19" Type="http://schemas.openxmlformats.org/officeDocument/2006/relationships/header" Target="header2.xml"/><Relationship Id="rId31" Type="http://schemas.openxmlformats.org/officeDocument/2006/relationships/image" Target="media/image16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image" Target="media/image2.emf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://www.sma.gob.cl" TargetMode="External"/><Relationship Id="rId1" Type="http://schemas.openxmlformats.org/officeDocument/2006/relationships/hyperlink" Target="mailto:contacto.sma@sma.gob.cl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gonzalo.sepulveda\Documents\Formatos\Plantilla.dotx" TargetMode="Externa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_xmlsignatures/_rels/origin.sigs.rels><?xml version="1.0" encoding="UTF-8" standalone="yes"?>
<Relationships xmlns="http://schemas.openxmlformats.org/package/2006/relationships"><Relationship Id="rId2" Type="http://schemas.openxmlformats.org/package/2006/relationships/digital-signature/signature" Target="sig2.xml"/><Relationship Id="rId1" Type="http://schemas.openxmlformats.org/package/2006/relationships/digital-signature/signature" Target="sig1.xml"/></Relationships>
</file>

<file path=_xmlsignatures/sig1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pwbRHMg299TqwrXIm68to8HN0v8=</DigestValue>
    </Reference>
    <Reference URI="#idOfficeObject" Type="http://www.w3.org/2000/09/xmldsig#Object">
      <DigestMethod Algorithm="http://www.w3.org/2000/09/xmldsig#sha1"/>
      <DigestValue>YZEW99r+dBI8gSHGosu6OUJ6cPw=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oADk9ZWFPgKgi16KF2Xbh5gZP3I=</DigestValue>
    </Reference>
    <Reference URI="#idValidSigLnImg" Type="http://www.w3.org/2000/09/xmldsig#Object">
      <DigestMethod Algorithm="http://www.w3.org/2000/09/xmldsig#sha1"/>
      <DigestValue>WQ5qT3lqsFJMvqoAqX4mfF3HNcE=</DigestValue>
    </Reference>
    <Reference URI="#idInvalidSigLnImg" Type="http://www.w3.org/2000/09/xmldsig#Object">
      <DigestMethod Algorithm="http://www.w3.org/2000/09/xmldsig#sha1"/>
      <DigestValue>McLMKlLQ72cEZmFNVmb1iRblL90=</DigestValue>
    </Reference>
  </SignedInfo>
  <SignatureValue>wGHGkywrbu8SJ/VPcr3LTYvW4He0iRzDu7W1QbVrpaz5jpOsAD5/GBmHxt4BKYXmCElQiKdJEHiO
WEB4SuQFtfJixGrNyhHMRoA9+01GQ2WMzGNTXcS3w3hIg11AOb7S0hfQLplqnuP9n3slAlurZQuA
gnUWqmhmpoErZ85ctAbk/Jcxtwglk6FCNVQv/n2i1tqZng8iB9kt1N7yl6ln70eTKX6uMspulBJH
ZrN+EM6VgcmW0rLZH4NNzh8dp+AUzMG7Ghp4V98dYgw4OA6rKZAQxc5rqirSGsmOYxkeNd2lp+eB
TXy5RGuxFu9YNdcw2q69ptd0bltI3TBAi07jvg==</SignatureValue>
  <KeyInfo>
    <X509Data>
      <X509Certificate>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</X509Certificate>
    </X509Data>
  </KeyInfo>
  <Object xmlns:mdssi="http://schemas.openxmlformats.org/package/2006/digital-signature" Id="idPackageObject">
    <Manifest>
      <Reference URI="/word/stylesWithEffects.xml?ContentType=application/vnd.ms-word.stylesWithEffects+xml">
        <DigestMethod Algorithm="http://www.w3.org/2000/09/xmldsig#sha1"/>
        <DigestValue>OFAOyfQ6+kJPCgvH9dkmKWHzPSQ=</DigestValue>
      </Reference>
      <Reference URI="/word/media/image25.JPG?ContentType=image/jpeg">
        <DigestMethod Algorithm="http://www.w3.org/2000/09/xmldsig#sha1"/>
        <DigestValue>94PGb9qlm5/do6yc9qhg0Uzl+Fw=</DigestValue>
      </Reference>
      <Reference URI="/word/media/image26.JPG?ContentType=image/jpeg">
        <DigestMethod Algorithm="http://www.w3.org/2000/09/xmldsig#sha1"/>
        <DigestValue>G2lvBiWd14ibzDfvG+YnSq2UCas=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media/image5.png?ContentType=image/png">
        <DigestMethod Algorithm="http://www.w3.org/2000/09/xmldsig#sha1"/>
        <DigestValue>T91AdayuXRcWMAjM0ut20qroENU=</DigestValue>
      </Reference>
      <Reference URI="/word/media/image3.jpg?ContentType=image/jpeg">
        <DigestMethod Algorithm="http://www.w3.org/2000/09/xmldsig#sha1"/>
        <DigestValue>qBIxFaGHRkiwFkE4f+mGbJo9IwI=</DigestValue>
      </Reference>
      <Reference URI="/word/media/image12.png?ContentType=image/png">
        <DigestMethod Algorithm="http://www.w3.org/2000/09/xmldsig#sha1"/>
        <DigestValue>Q2/6Im5t3b/LIVr5uWxjXWItkKM=</DigestValue>
      </Reference>
      <Reference URI="/word/media/image14.png?ContentType=image/png">
        <DigestMethod Algorithm="http://www.w3.org/2000/09/xmldsig#sha1"/>
        <DigestValue>ZeLNO0DXWHvYXx2fwD5ceuhjRg0=</DigestValue>
      </Reference>
      <Reference URI="/word/media/image15.png?ContentType=image/png">
        <DigestMethod Algorithm="http://www.w3.org/2000/09/xmldsig#sha1"/>
        <DigestValue>Zx/53U/2R2btcYgt9reRjlBKKno=</DigestValue>
      </Reference>
      <Reference URI="/word/media/image16.png?ContentType=image/png">
        <DigestMethod Algorithm="http://www.w3.org/2000/09/xmldsig#sha1"/>
        <DigestValue>uYyE4LKN9MgmNhT+a0T2yXNK9Xk=</DigestValue>
      </Reference>
      <Reference URI="/word/media/image6.png?ContentType=image/png">
        <DigestMethod Algorithm="http://www.w3.org/2000/09/xmldsig#sha1"/>
        <DigestValue>7BsOGUFdcZbxBU20wxEQJudpVpY=</DigestValue>
      </Reference>
      <Reference URI="/word/media/image24.JPG?ContentType=image/jpeg">
        <DigestMethod Algorithm="http://www.w3.org/2000/09/xmldsig#sha1"/>
        <DigestValue>s2xjGgv00v7O0J8qV4RJRB6ISHo=</DigestValue>
      </Reference>
      <Reference URI="/word/media/image23.JPG?ContentType=image/jpeg">
        <DigestMethod Algorithm="http://www.w3.org/2000/09/xmldsig#sha1"/>
        <DigestValue>u9CVkpEGDDHxUTllEOKdGCcb9Q0=</DigestValue>
      </Reference>
      <Reference URI="/word/webSettings.xml?ContentType=application/vnd.openxmlformats-officedocument.wordprocessingml.webSettings+xml">
        <DigestMethod Algorithm="http://www.w3.org/2000/09/xmldsig#sha1"/>
        <DigestValue>fEHzpdXlismsDeHkoi0IOKNoqtw=</DigestValue>
      </Reference>
      <Reference URI="/word/fontTable.xml?ContentType=application/vnd.openxmlformats-officedocument.wordprocessingml.fontTable+xml">
        <DigestMethod Algorithm="http://www.w3.org/2000/09/xmldsig#sha1"/>
        <DigestValue>TmcNkhX54DP+f+eUiq5fpFtLj4w=</DigestValue>
      </Reference>
      <Reference URI="/word/numbering.xml?ContentType=application/vnd.openxmlformats-officedocument.wordprocessingml.numbering+xml">
        <DigestMethod Algorithm="http://www.w3.org/2000/09/xmldsig#sha1"/>
        <DigestValue>xa7QIne2uJfHkx4IY08mp8fWrjo=</DigestValue>
      </Reference>
      <Reference URI="/word/settings.xml?ContentType=application/vnd.openxmlformats-officedocument.wordprocessingml.settings+xml">
        <DigestMethod Algorithm="http://www.w3.org/2000/09/xmldsig#sha1"/>
        <DigestValue>r3L0tHQMAdNCU/8VqPdW2Q1MJdw=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1.png?ContentType=image/png">
        <DigestMethod Algorithm="http://www.w3.org/2000/09/xmldsig#sha1"/>
        <DigestValue>wlDREMupQ6qsDLZbPPMuJjH7VLI=</DigestValue>
      </Reference>
      <Reference URI="/word/media/image2.emf?ContentType=image/x-emf">
        <DigestMethod Algorithm="http://www.w3.org/2000/09/xmldsig#sha1"/>
        <DigestValue>HMryJ5b4ZMwhTuNwbXFQ5y5qgbI=</DigestValue>
      </Reference>
      <Reference URI="/word/media/image22.jpeg?ContentType=image/jpeg">
        <DigestMethod Algorithm="http://www.w3.org/2000/09/xmldsig#sha1"/>
        <DigestValue>43sqPbeguBU57nqInGL1M6WrRls=</DigestValue>
      </Reference>
      <Reference URI="/word/styles.xml?ContentType=application/vnd.openxmlformats-officedocument.wordprocessingml.styles+xml">
        <DigestMethod Algorithm="http://www.w3.org/2000/09/xmldsig#sha1"/>
        <DigestValue>7SvGuSZBYrbsERMDtsaGMYEKVVg=</DigestValue>
      </Reference>
      <Reference URI="/word/media/image17.png?ContentType=image/png">
        <DigestMethod Algorithm="http://www.w3.org/2000/09/xmldsig#sha1"/>
        <DigestValue>GlmrwZlxA8FeW086U9KwmPUAFwA=</DigestValue>
      </Reference>
      <Reference URI="/word/media/image19.png?ContentType=image/png">
        <DigestMethod Algorithm="http://www.w3.org/2000/09/xmldsig#sha1"/>
        <DigestValue>VZEvw+nvvoagi2mabw5QrxiwqdA=</DigestValue>
      </Reference>
      <Reference URI="/word/media/image18.png?ContentType=image/png">
        <DigestMethod Algorithm="http://www.w3.org/2000/09/xmldsig#sha1"/>
        <DigestValue>QZj8aX09ksknVahT9E7lcln236I=</DigestValue>
      </Reference>
      <Reference URI="/word/footer2.xml?ContentType=application/vnd.openxmlformats-officedocument.wordprocessingml.footer+xml">
        <DigestMethod Algorithm="http://www.w3.org/2000/09/xmldsig#sha1"/>
        <DigestValue>amJDxA8QwoXuV4jYqyreKvxRhhQ=</DigestValue>
      </Reference>
      <Reference URI="/word/footer1.xml?ContentType=application/vnd.openxmlformats-officedocument.wordprocessingml.footer+xml">
        <DigestMethod Algorithm="http://www.w3.org/2000/09/xmldsig#sha1"/>
        <DigestValue>mHTY6hAiE4qDAMRKaSjOd4hqqAQ=</DigestValue>
      </Reference>
      <Reference URI="/word/header1.xml?ContentType=application/vnd.openxmlformats-officedocument.wordprocessingml.header+xml">
        <DigestMethod Algorithm="http://www.w3.org/2000/09/xmldsig#sha1"/>
        <DigestValue>UxtdvflPILQ2KlptJ0nDni6+pEU=</DigestValue>
      </Reference>
      <Reference URI="/word/footnotes.xml?ContentType=application/vnd.openxmlformats-officedocument.wordprocessingml.footnotes+xml">
        <DigestMethod Algorithm="http://www.w3.org/2000/09/xmldsig#sha1"/>
        <DigestValue>XXnFzoU0hy13qhbJE/V8NQLeTN8=</DigestValue>
      </Reference>
      <Reference URI="/word/document.xml?ContentType=application/vnd.openxmlformats-officedocument.wordprocessingml.document.main+xml">
        <DigestMethod Algorithm="http://www.w3.org/2000/09/xmldsig#sha1"/>
        <DigestValue>kFgSRCt06QQbJ0l9eDQfaqDOlho=</DigestValue>
      </Reference>
      <Reference URI="/word/header2.xml?ContentType=application/vnd.openxmlformats-officedocument.wordprocessingml.header+xml">
        <DigestMethod Algorithm="http://www.w3.org/2000/09/xmldsig#sha1"/>
        <DigestValue>rL1jUixEbOlL/ytpdFOvj2M9snw=</DigestValue>
      </Reference>
      <Reference URI="/word/endnotes.xml?ContentType=application/vnd.openxmlformats-officedocument.wordprocessingml.endnotes+xml">
        <DigestMethod Algorithm="http://www.w3.org/2000/09/xmldsig#sha1"/>
        <DigestValue>s+iwOTJvSpPfpSCPV73rpWQQVQc=</DigestValue>
      </Reference>
      <Reference URI="/word/media/image20.png?ContentType=image/png">
        <DigestMethod Algorithm="http://www.w3.org/2000/09/xmldsig#sha1"/>
        <DigestValue>n0XITM+JZfwbWJUHIY2+b785WsI=</DigestValue>
      </Reference>
      <Reference URI="/word/media/image7.png?ContentType=image/png">
        <DigestMethod Algorithm="http://www.w3.org/2000/09/xmldsig#sha1"/>
        <DigestValue>eMRghF4+3+skPTCqBWaHWy9kG+A=</DigestValue>
      </Reference>
      <Reference URI="/word/media/image13.png?ContentType=image/png">
        <DigestMethod Algorithm="http://www.w3.org/2000/09/xmldsig#sha1"/>
        <DigestValue>td+6zvm4osTqt1l8WXsSZOHi9HM=</DigestValue>
      </Reference>
      <Reference URI="/word/media/image8.png?ContentType=image/png">
        <DigestMethod Algorithm="http://www.w3.org/2000/09/xmldsig#sha1"/>
        <DigestValue>ZiCdqT+z0CcC8dDdbOaXwU1QOqY=</DigestValue>
      </Reference>
      <Reference URI="/word/media/image11.png?ContentType=image/png">
        <DigestMethod Algorithm="http://www.w3.org/2000/09/xmldsig#sha1"/>
        <DigestValue>IAuaMm9kn1w8Bh8nCH9Nw81OhQ8=</DigestValue>
      </Reference>
      <Reference URI="/word/media/image10.png?ContentType=image/png">
        <DigestMethod Algorithm="http://www.w3.org/2000/09/xmldsig#sha1"/>
        <DigestValue>5VJ99X0nxkBrh/6zLAKOSR10T1s=</DigestValue>
      </Reference>
      <Reference URI="/word/media/image9.png?ContentType=image/png">
        <DigestMethod Algorithm="http://www.w3.org/2000/09/xmldsig#sha1"/>
        <DigestValue>Q4vafJ/EtFsVZneXoQ/Wt+cpZv4=</DigestValue>
      </Reference>
      <Reference URI="/word/media/image21.jpeg?ContentType=image/jpeg">
        <DigestMethod Algorithm="http://www.w3.org/2000/09/xmldsig#sha1"/>
        <DigestValue>UKcki6Mkksmi/dYizO1VOEDFZIA=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header2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21"/>
            <mdssi:RelationshipReference SourceId="rId34"/>
            <mdssi:RelationshipReference SourceId="rId42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16"/>
            <mdssi:RelationshipReference SourceId="rId20"/>
            <mdssi:RelationshipReference SourceId="rId29"/>
            <mdssi:RelationshipReference SourceId="rId4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10"/>
            <mdssi:RelationshipReference SourceId="rId19"/>
            <mdssi:RelationshipReference SourceId="rId31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  <mdssi:RelationshipReference SourceId="rId43"/>
          </Transform>
          <Transform Algorithm="http://www.w3.org/TR/2001/REC-xml-c14n-20010315"/>
        </Transforms>
        <DigestMethod Algorithm="http://www.w3.org/2000/09/xmldsig#sha1"/>
        <DigestValue>T+XN2diDdRQo5bNPl5AyGFyd4ws=</DigestValue>
      </Reference>
    </Manifest>
    <SignatureProperties>
      <SignatureProperty Id="idSignatureTime" Target="#idPackageSignature">
        <mdssi:SignatureTime>
          <mdssi:Format>YYYY-MM-DDThh:mm:ssTZD</mdssi:Format>
          <mdssi:Value>2014-02-06T20:04:10Z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>{DF0F313E-516B-4D0E-AD4B-C32C93A2FD4C}</SetupID>
          <SignatureText/>
          <SignatureImage>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7f/x//X//f997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//3/+f/1//H/9f/9/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9f/x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f997vnf/f/5//n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3+/e793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386Tu4gzBx3Tv9//3//f/9//3/+f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MxdDUxLasY33/ff/9//3/+f/5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tj3wJLY5axRfb/9//3/+f/5//X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+9Ws8cMikRKf9i/3//f/9//n/+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/7yASKVQxOk7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+0OTMtEynxIP9/33v/f/5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fx9nrxxVLRMpfFb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//3/QHJc5dzXxJN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xS0iA2MfIk3V7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8f/9/33/SHBUpVjGtGP9/33v/f/9//3//f/9//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t//3/fe/9m0iBXMXU1F0b/f/9/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97b/9//391NXY1NCkSJV9v/3/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39z8SBWMRQptDmfc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997/3+8d/9//396UhMldzHPIBZC/3//f/9//3/e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/f/9/tjnzJJc5rhxfb/9//3/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/9/3nv/f/9/33t/cxEpmDnSINY9v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nv/f/9/elLyIHg10Ry9X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X//f/9//3//f/9//3//f5U1uT3TINAcn3f/f/9//3//f957/3//f/9//3+9d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f/5//3//f/9//3//f/9//3/QHLk98yRTMf9/v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39zjxiYNRQpW07ff/9//3//f/9//3/e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aThMpmDnRIF9r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v/f99/Uy3zJJc5rRj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3v/f/AgMy2WNXM1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f/9//3//f/9//3//f/9/X28QJZk5sBy5W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/f/9//3//f997/3//fxZCEyW4OQ8ln3f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f/9/n3dQLTItlzUzKf9//3//f/1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997/3//f/pecjGZOdQge1L/f/9//X/+f/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997/3/fe/9//39YTtAgVjEQJZ9333v/f/9//X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3f/f593lDV1NZU1MSn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/9//3//f+8kUy1UMddB/3//f997/n//f/9//3//f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nv/f/9/33v/f/9/f3PPIBIlNC2+Wr97/3//f/9/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ee/9//3/ff/9/nnP/f5xWrxx3NdAcX2/ff/9/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59z/3+VNTQtVTHwIL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v/f797Uy12NRMpMy3ff/9/vnf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3tfb/AkmDk0KXxW33//f/5//X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e1IzKTUtNC28Wv9/3nv+f/5//3/f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//f7Y5NC12Ne8g33//f/9//3/f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v/f917/n//f99/f3PXPTIpESm0Of9/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x7/3//f/9/33v/fz9rMSlTLc8gOUr/f793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f/9//n//f/9//3//f/9//3//f/9//3//f/9//3//f/1/u3f+f/9/vnf/f99//3+bWq4ctzmPGJtW/3+9d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/n//f/9//3//f/9//3//f/9//3//f/9//3//f/9//n/+f/5//3//f/9//3/fe/9/GEoSJVUxrhx/c/9/3nv/f/9//3//f/9//3//f/9/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fe/9//3//f997/3//f/9//3//f/9//3//f/9//3//f/9//3//f/9//3/+f/1//3//f/9//3//f/9//3//f/9//3//f/9//3/+f/5//X//f/9//3//f/9/33/+YltOtznyILEcsRjTHNMgbRD2Qb97/3//f753/n//f/9//3//f/9//3//f/9//3//f/9//3//f/9//3//f/9//3//f/9//3//f/9//3//f/9//3//f/9//3//f/9//3//f/9//3//f/9//3//f/9//3//f/9//3//f/9//3//f/9//3//f/9//3//f/9//3//f/9//3//f/9//3//f/9//3//f/9//3//f/9//3//f/9//3//f/9//3//f/9//3//f/9//3//f/9//3//f/9//3//f/9//3//f/9//3//f/9//3/+f/9//n//f/5//3//f/9//3//f99//3//f/9//3//f/9//3//f/9//3//f/9//3//f/9//3//f/9//3//f/9//3//f/9//3//f/9//3//f/9//3//f/9//3//f/9//3//f/9//3//f/9//3//f/9/33ufcz1nHWN/b/9//3/ff997/3//f/5//3//f/9//3//f/9//3//f/9//3//f/9//3//f/9//3//f/9//3//f/9//3//f/9//3//f/9//3//f/9//3//f/9//3//f/9//3//f/9//3//f/9//3//f/9//3//f/9//3//f/9//3//f/9//3//f/9//3//f/9//3//f/9//3//f/9//3//f/9//3//f/9//3//f/9//3//f/9//3//f/9//3//f/9//3//f/9//3//f/9//3//f/9//3//f/9//3//f/9//n/+f/1//n/8e/1//3//f/9//3//f/9//3//f/9//3//f/9//3//f/9//3//f/9//3//f/9//3//f/9//3//f/9//3//f/9//3//f/9//3//f/9//3//f/9//3//f/9//X/8f/x//n//f/9//3v/e/9//3//f/9//3//f99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/3/9f/5//n//f/9//3//f/9//3//f/9//3//f/9//3//f/9//3//f/9//3//f/9//3//f/9//3//f/9//3//f/9//3//f/9//3//f/9//3//f/9//3//f/9//X/8f/x//H/7e/5//n//f/5//n/9e/5733vfe/9//3//f/5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/f9173Xv/f/9//3//f/9//3//f/9//3//f/9//3//f/9//3//f/9//3//f/9//3//f/9//3//f/9//3//f/9//3//f/9//3//f/9//3//f/9//n/9f/x//H/8e/9//3//f/9//3/+f/9//n//f/9//3/+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vnv/f/9//3//f/9//3//f/9//3//f/9//3//f/9//3//f/9//3//f/9//3//f/9//3//f/9//3//f/9//3//f/9//3//f/9//3//f/9//3/9f/5//n//f/9//3//f/9//3//f/9//3//f/9//nv+e7xz/3/+f/9//X/+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/3//f/9//3//f/9//3//f/9//3//f/9//3/+f/1//X/+f/5//3//f/9//3//f/9//3//f/9//3//f/9//3/+f/5//n/+f/5//3//f/9//3//f/9//3//f/9//3//f/9//3//f/9//3//f/9//3//f/9//3//f/9//3//f/9//3//f/9//3//f0wAAABkAAAAAAAAAAAAAABPAAAAPAAAAAAAAAAAAAAAUAAAAD0AAAApAKoAAAAAAAAAAAAAAIA/AAAAAAAAAAAAAIA/AAAAAAAAAAAAAAAAAAAAAAAAAAAAAAAAAAAAAAAAAAAiAAAADAAAAP////9GAAAAHAAAABAAAABFTUYrAkAAAAwAAAAAAAAADgAAABQAAAAAAAAAEAAAABQAAAA=</SignatureImage>
          <SignatureComments/>
          <WindowsVersion>6.1</WindowsVersion>
          <OfficeVersion>14.0</OfficeVersion>
          <ApplicationVersion>14.0</ApplicationVersion>
          <Monitors>1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2014-02-06T20:04:10Z</xd:SigningTime>
          <xd:SigningCertificate>
            <xd:Cert>
              <xd:CertDigest>
                <DigestMethod Algorithm="http://www.w3.org/2000/09/xmldsig#sha1"/>
                <DigestValue>JsEOAXT0PfU6wofHhm4MCTnf/lg=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118457627252897868143465734314594607053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  <Object Id="idValidSigLnImg">AQAAAGwAAAAAAAAAAAAAAP8AAAB/AAAAAAAAAAAAAABDIwAAoBEAACBFTUYAAAEAQL8AALs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BZoyGgVAF01EmgIwvpnAQAAALQj52fAvAhoQNGNAgjC+mcBAAAAtCPnZ+Qj52fAE68CwBOvAhBpFQDtVBJodEb6ZwEAAAC0I+dnHGkVAIABanUOXGV14FtldRxpFQBkAQAAAAAAAAAAAACBYhJ3gWISd2BXTgAACAAAAAIAAAAAAABEaRUAFmoSdwAAAAAAAAAAdGoVAAYAAABoahUABgAAAAAAAAAAAAAAaGoVAHxpFQDi6hF3AAAAAAACAAAAABUABgAAAGhqFQAGAAAATBITdwAAAAAAAAAAaGoVAAYAAAAgZPABqGkVAIouEXcAAAAAAAIAAGhqFQAGAAAAZHYACAAAAAAlAAAADAAAAAMAAAAYAAAADAAAAAAAAAISAAAADAAAAAEAAAAWAAAADAAAAAgAAABUAAAAVAAAAAoAAAAnAAAAHgAAAEoAAAABAAAAqwoNQgAADUI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X/8f/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+f/1//X/ee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33vfe/5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ff797v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BlK7yCsGHhS33//f/9//3/+f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dDF0NVItixT/f99//3//f/9//n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C2OREllTmLFD9r/3//f/5//X/+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L5ezhxTLREpH2f/f/9//3/+f/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v3vwIPEkdTE6Sv9/33v/f/5//n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5Q5VC3yJBIl/3/f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N9/H2evGFUx8iSc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EglzWYOfA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W07zJDUt8iTcXt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1//3//f7EcNi1WMa4c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+3v/f797H2eyHHcxVDEXRv9//3++d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3tv/3/ff5Y1djFVLRElf2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X2/xJDYtNCmTNZ9z/3/fe/9//3/e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9x3/3//f1pOFClWMfAg9UH/f/9/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n/+f/9//3+VNRMldjXOHD9r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+f/9//3/fe593ESm5PdEg10G/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dd/9//3+aVtEcmDWwGN5e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9//3//f/9//3//f/9/tjm5PfMksBy/e/9//3//f/9/3nv/f/9//3//f957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5//3//f/9//3//f/9//3/ff9AgmDnzJFIt/3+ec/9//3//f/9//3/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f3OwHHg1NCk6T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n//f/9//3//f/9/33v/fzpOEyl4NdEgP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5//3//f/9//3//f/9/339TLRQplznOH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+fd/9/zxw0LXUxlDX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n//f/9//3/ff/9//39/c/Aguj2wHNp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n/+f/5//3/ff/9/v3f/f/9/FkbzJLk9DiW/d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997/3+fd1EtMi2YOTMp/3/ff/9//X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33//f/9/2lpyNXg19CRaUv9//3/+f/1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99//3//f1hO0SBVLREpf3Pff/9//3/9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ff/9/33+/e/9/n3dzMZU1dDUxKf9//3/fe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997/3//f/9/7yBTMVQt+EX/f/9/3nv/f/9/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fe/9//3+/e/9/339/c64cEykTKb5en3f/f/9//3//f/9//3//f/5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957/3//f/9//3+ed/9/vVqvHJc5sBx/c99/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n3Pff5U1MylVMc8cv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fe/9/n3d0MXY1NC0zLf9//3/ee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fez9r8SSXNTQtW1L/f/9//n/ce/9/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396UjQtNS1UMbxa/3/ee/9/3nv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957/3/fe/9/lTk0LVUx7yC/e/9/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3Xvee/9/33+fd9Y9Uy0RKdU9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9//3//f/9//3//f/9//3//f/9//3//f/9//3//f/5/3Hv+f/9//3/ff/9/X28RKVMtrhw5Sv9/v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n//f/9//3//f/9//3//f/9//3//f/9//3//f/9//n+6d/9//3++e/9//3//f7xarhy4PY4YnFb/f757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n/+f/9//3//f/9//3//f/9//3//f/9//3//f/9//3/9f/5/3Xv/f/9//3//f997/384SvEkVTGNGH9z/3/ee/9//3//f/9//3//f/9/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+f/5//n/+f/9//3//f/9//3//f/9//3//f/9//3//f/9//3//f/9//3//f/9//3//f/9//3//f/9//3//f/9//3//f/9//3//f/9//3//f/9//3//f/9//3/+f/x//H/8f/x//X//f/9//3/+f/173Xvfe997/3//f/9//n//f/9//3//f/9//3//f/9//3//f/9//3//f/9//3//f/9//3//f/9//3//f/9//3//f/9//3//f/9//3//fwAA/3//f/9//3//f/9//3//f/9//3//f/9//3//f/9//3//f/9//3//f/9//3//f/9//3//f/9//3//f/9//3//f/9//3//f/9//3//f/9//3//f/9//3//f/9//3//f/9//3//f/9//3//f/9//3//f/9//3//f/9//3//f/9//3//f/9//3//f/9//3//f/9//n//f/5//Xu8d/9//3//f/9//3//f/9//3//f/9//3//f/9//3//f/9//3//f/9//3//f/9//3//f/9//3//f/9//3//f/9//3//f/9//3//f/9//3/+f/x//H/8e/x//n//f/9//3/+f/9//n//f/9//3//f/5//n//f/9//n//f/9//3//f/9//3//f/9//3//f/9//3//f/9//3//f/9//3//f/9//3//f/9//3//f/9//3//f/9/AAD/f/9//3//f/9//3//f/9//3//f/9//3//f/9//3//f/9//3//f/9//3//f/9//3//f/9//3//f/9//3//f/9//3//f/9//3//f/9//3//f/9//3//f/9//3//f/9//3//f/9//3//f/9//3//f/9//3//f/9//3//f/9//3//f/9//3//f/9//3//f/9//3/fe/9//3//f/9//3//f/9//3//f/9//3//f/9//3//f/9//3//f/9//3//f/9//3//f/9//3//f/9//3//f/9//3//f/9//3//f/9//3//f/5//n//f/5//3//f/9//3//f/9//3//f/9//3//f/57vHf/f/9//n/+f/5//3/+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5//3//f/9//3//f/9//3//f/9//3//f/9//3//f/9//X/9f/1//3//f/9//3//f/9//3/fe/9//3//f/9//3//f/9//X/+f/1//n/+f/9//3//f/9//3//f/9//3//f/9//3//f/9//3//f/9//3//f/9//3//f/9//3//f/9//3//f/9//3//fw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</Object>
  <Object Id="idInvalidSigLnImg">AQAAAGwAAAAAAAAAAAAAAP8AAAB/AAAAAAAAAAAAAABDIwAAoBEAACBFTUYAAAEA3MIAAME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NcOoPj///IBAAAAAAAA/Bs8BYD4//8IAFh++/b//wAAAAAAAAAA4Bs8BYD4/////wAAAABqdQ5cZXXgW2V1WKkVAGQBAAAAAAAAAAAAAIFiEneBYhJ3U3oTaAAAAACAFkMAvGJOAABAiwJTehNoAAAAAIAVQwAgZPABAGgtAnypFQA1eRNooAkvAPwBAAC4qRUA1XgTaPwBAAAAAAAAgWISd4FiEnf8AQAAAAgAAAACAAAAAAAA0KkVABZqEncAAAAAAAAAAAKrFQAHAAAA9KoVAAcAAAAAAAAAAAAAAPSqFQAIqhUA4uoRdwAAAAAAAgAAAAAVAAcAAAD0qhUABwAAAEwSE3cAAAAAAAAAAPSqFQAHAAAAIGTwATSqFQCKLhF3AAAAAAACAAD0qhU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X/8f/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+f/1//X/ee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33vfe/5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ff797v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BlK7yCsGHhS33//f/9//3/+f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dDF0NVItixT/f99//3//f/9//n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C2OREllTmLFD9r/3//f/5//X/+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L5ezhxTLREpH2f/f/9//3/+f/1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v3vwIPEkdTE6Sv9/33v/f/5//n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5Q5VC3yJBIl/3/f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N9/H2evGFUx8iScV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EglzWYOfAg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W07zJDUt8iTcXt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1//3//f7EcNi1WMa4c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+3v/f797H2eyHHcxVDEXRv9//3++d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3tv/3/ff5Y1djFVLRElf2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X2/xJDYtNCmTNZ9z/3/fe/9//3/e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9x3/3//f1pOFClWMfAg9UH/f/9/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n/+f/9//3+VNRMldjXOHD9r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+f/9//3/fe593ESm5PdEg10G/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dd/9//3+aVtEcmDWwGN5e33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9//3//f/9//3//f/9/tjm5PfMksBy/e/9//3//f/9/3nv/f/9//3//f957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5//3//f/9//3//f/9//3/ff9AgmDnzJFIt/3+ec/9//3//f/9//3/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f3OwHHg1NCk6T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n//f/9//3//f/9/33v/fzpOEyl4NdEgPm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5//3//f/9//3//f/9/339TLRQplznOH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+fd/9/zxw0LXUxlDX/f/9/3n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n//f/9//3/ff/9//39/c/Aguj2wHNpe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n/+f/5//3/ff/9/v3f/f/9/FkbzJLk9DiW/d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997/3+fd1EtMi2YOTMp/3/ff/9//X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33//f/9/2lpyNXg19CRaUv9//3/+f/1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99//3//f1hO0SBVLREpf3Pff/9//3/9e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ff/9/33+/e/9/n3dzMZU1dDUxKf9//3/fe/9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997/3//f/9/7yBTMVQt+EX/f/9/3nv/f/9//3//f/9//3//f/5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fe/9//3+/e/9/339/c64cEykTKb5en3f/f/9//3//f/9//3//f/5/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957/3//f/9//3+ed/9/vVqvHJc5sBx/c99/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n3Pff5U1MylVMc8cv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fe/9/n3d0MXY1NC0zLf9//3/ee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fez9r8SSXNTQtW1L/f/9//n/ce/9/33v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396UjQtNS1UMbxa/3/ee/9/3nv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957/3/fe/9/lTk0LVUx7yC/e/9//3//f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3Xvee/9/33+fd9Y9Uy0RKdU9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9//3//f/9//3//f/9//3//f/9//3//f/9//3//f/5/3Hv+f/9//3/ff/9/X28RKVMtrhw5Sv9/v3f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n//f/9//3//f/9//3//f/9//3//f/9//3//f/9//n+6d/9//3++e/9//3//f7xarhy4PY4YnFb/f757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n/+f/9//3//f/9//3//f/9//3//f/9//3//f/9//3/9f/5/3Xv/f/9//3//f997/384SvEkVTGNGH9z/3/ee/9//3//f/9//3//f/9//3//f/9//3//f/9//3/+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+f/5//n/+f/9//3//f/9//3//f/9//3//f/9//3//f/9//3//f/9//3//f/9//3//f/9//3//f/9//3//f/9//3//f/9//3//f/9//3//f/9//3//f/9//3/+f/x//H/8f/x//X//f/9//3/+f/173Xvfe997/3//f/9//n//f/9//3//f/9//3//f/9//3//f/9//3//f/9//3//f/9//3//f/9//3//f/9//3//f/9//3//f/9//3//fwAA/3//f/9//3//f/9//3//f/9//3//f/9//3//f/9//3//f/9//3//f/9//3//f/9//3//f/9//3//f/9//3//f/9//3//f/9//3//f/9//3//f/9//3//f/9//3//f/9//3//f/9//3//f/9//3//f/9//3//f/9//3//f/9//3//f/9//3//f/9//3//f/9//n//f/5//Xu8d/9//3//f/9//3//f/9//3//f/9//3//f/9//3//f/9//3//f/9//3//f/9//3//f/9//3//f/9//3//f/9//3//f/9//3//f/9//3/+f/x//H/8e/x//n//f/9//3/+f/9//n//f/9//3//f/5//n//f/9//n//f/9//3//f/9//3//f/9//3//f/9//3//f/9//3//f/9//3//f/9//3//f/9//3//f/9//3//f/9/AAD/f/9//3//f/9//3//f/9//3//f/9//3//f/9//3//f/9//3//f/9//3//f/9//3//f/9//3//f/9//3//f/9//3//f/9//3//f/9//3//f/9//3//f/9//3//f/9//3//f/9//3//f/9//3//f/9//3//f/9//3//f/9//3//f/9//3//f/9//3//f/9//3/fe/9//3//f/9//3//f/9//3//f/9//3//f/9//3//f/9//3//f/9//3//f/9//3//f/9//3//f/9//3//f/9//3//f/9//3//f/9//3//f/5//n//f/5//3//f/9//3//f/9//3//f/9//3//f/57vHf/f/9//n/+f/5//3/+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5//3//f/9//3//f/9//3//f/9//3//f/9//3//f/9//X/9f/1//3//f/9//3//f/9//3/fe/9//3//f/9//3//f/9//X/+f/1//n/+f/9//3//f/9//3//f/9//3//f/9//3//f/9//3//f/9//3//f/9//3//f/9//3//f/9//3//f/9//3//fw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</Object>
</Signature>
</file>

<file path=_xmlsignatures/sig2.xml><?xml version="1.0" encoding="utf-8"?>
<Signature xmlns="http://www.w3.org/2000/09/xmldsig#" Id="idPackageSignature">
  <SignedInfo>
    <CanonicalizationMethod Algorithm="http://www.w3.org/TR/2001/REC-xml-c14n-20010315"/>
    <SignatureMethod Algorithm="http://www.w3.org/2000/09/xmldsig#rsa-sha1"/>
    <Reference URI="#idPackageObject" Type="http://www.w3.org/2000/09/xmldsig#Object">
      <DigestMethod Algorithm="http://www.w3.org/2000/09/xmldsig#sha1"/>
      <DigestValue>UrYOb48BWur6qDfloWH8erTI9aY=</DigestValue>
    </Reference>
    <Reference URI="#idOfficeObject" Type="http://www.w3.org/2000/09/xmldsig#Object">
      <DigestMethod Algorithm="http://www.w3.org/2000/09/xmldsig#sha1"/>
      <DigestValue>oZchQiZfkJntoiZZwLoqMBSSbKo=</DigestValue>
    </Reference>
    <Reference URI="#idSignedProperties" Type="http://uri.etsi.org/01903#SignedProperties">
      <Transforms>
        <Transform Algorithm="http://www.w3.org/TR/2001/REC-xml-c14n-20010315"/>
      </Transforms>
      <DigestMethod Algorithm="http://www.w3.org/2000/09/xmldsig#sha1"/>
      <DigestValue>ZGRVuX0k2imdUFiNKEE3oRRcHCw=</DigestValue>
    </Reference>
    <Reference URI="#idValidSigLnImg" Type="http://www.w3.org/2000/09/xmldsig#Object">
      <DigestMethod Algorithm="http://www.w3.org/2000/09/xmldsig#sha1"/>
      <DigestValue>QUTLDmSf4qociTUt+OjNllH0w+k=</DigestValue>
    </Reference>
    <Reference URI="#idInvalidSigLnImg" Type="http://www.w3.org/2000/09/xmldsig#Object">
      <DigestMethod Algorithm="http://www.w3.org/2000/09/xmldsig#sha1"/>
      <DigestValue>JkT6WQIuJnbeZ93mLOZFNXQDnuM=</DigestValue>
    </Reference>
  </SignedInfo>
  <SignatureValue>SjfQhpeVP5oGtLxAYpXXVMlMOy2rN8d/VXrFvJoAx5c9P0IFmTGtM7B1CPwaby1o62JBS0u9J0t5
7HDLvDkPd55DXN4pGrwE33jS03pMrdIgdRsJzgaBXhPmq0UyWdzO+ZYh4sy3JuSo6Zbi09qKEmUh
SPB7S1nyBgZyiZZGh5FF09gBhi1wX4s6iLKDB+uHGp3+fJMl8L8fdw8BWXpysIulLWA6YpJrX1Vt
8P2+YvFJ3oKd8VFOn7b0UC/L8CelTRRLR6xmbsWQiZoeDu+CZIKIsLQ4zURpTBZPPKxNWwcJBRsj
NLUGY0igjjsEmNnmbSxSaXQOoR3UTlB2+vRDdg==</SignatureValue>
  <KeyInfo>
    <X509Data>
      <X509Certificate>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</X509Certificate>
    </X509Data>
  </KeyInfo>
  <Object xmlns:mdssi="http://schemas.openxmlformats.org/package/2006/digital-signature" Id="idPackageObject">
    <Manifest>
      <Reference URI="/word/stylesWithEffects.xml?ContentType=application/vnd.ms-word.stylesWithEffects+xml">
        <DigestMethod Algorithm="http://www.w3.org/2000/09/xmldsig#sha1"/>
        <DigestValue>OFAOyfQ6+kJPCgvH9dkmKWHzPSQ=</DigestValue>
      </Reference>
      <Reference URI="/word/media/image25.JPG?ContentType=image/jpeg">
        <DigestMethod Algorithm="http://www.w3.org/2000/09/xmldsig#sha1"/>
        <DigestValue>94PGb9qlm5/do6yc9qhg0Uzl+Fw=</DigestValue>
      </Reference>
      <Reference URI="/word/media/image26.JPG?ContentType=image/jpeg">
        <DigestMethod Algorithm="http://www.w3.org/2000/09/xmldsig#sha1"/>
        <DigestValue>G2lvBiWd14ibzDfvG+YnSq2UCas=</DigestValue>
      </Reference>
      <Reference URI="/word/theme/theme1.xml?ContentType=application/vnd.openxmlformats-officedocument.theme+xml">
        <DigestMethod Algorithm="http://www.w3.org/2000/09/xmldsig#sha1"/>
        <DigestValue>Q8pihT3NxsPLwi5b/n6WOfsNII0=</DigestValue>
      </Reference>
      <Reference URI="/word/media/image5.png?ContentType=image/png">
        <DigestMethod Algorithm="http://www.w3.org/2000/09/xmldsig#sha1"/>
        <DigestValue>T91AdayuXRcWMAjM0ut20qroENU=</DigestValue>
      </Reference>
      <Reference URI="/word/media/image3.jpg?ContentType=image/jpeg">
        <DigestMethod Algorithm="http://www.w3.org/2000/09/xmldsig#sha1"/>
        <DigestValue>qBIxFaGHRkiwFkE4f+mGbJo9IwI=</DigestValue>
      </Reference>
      <Reference URI="/word/media/image12.png?ContentType=image/png">
        <DigestMethod Algorithm="http://www.w3.org/2000/09/xmldsig#sha1"/>
        <DigestValue>Q2/6Im5t3b/LIVr5uWxjXWItkKM=</DigestValue>
      </Reference>
      <Reference URI="/word/media/image14.png?ContentType=image/png">
        <DigestMethod Algorithm="http://www.w3.org/2000/09/xmldsig#sha1"/>
        <DigestValue>ZeLNO0DXWHvYXx2fwD5ceuhjRg0=</DigestValue>
      </Reference>
      <Reference URI="/word/media/image15.png?ContentType=image/png">
        <DigestMethod Algorithm="http://www.w3.org/2000/09/xmldsig#sha1"/>
        <DigestValue>Zx/53U/2R2btcYgt9reRjlBKKno=</DigestValue>
      </Reference>
      <Reference URI="/word/media/image16.png?ContentType=image/png">
        <DigestMethod Algorithm="http://www.w3.org/2000/09/xmldsig#sha1"/>
        <DigestValue>uYyE4LKN9MgmNhT+a0T2yXNK9Xk=</DigestValue>
      </Reference>
      <Reference URI="/word/media/image6.png?ContentType=image/png">
        <DigestMethod Algorithm="http://www.w3.org/2000/09/xmldsig#sha1"/>
        <DigestValue>7BsOGUFdcZbxBU20wxEQJudpVpY=</DigestValue>
      </Reference>
      <Reference URI="/word/media/image24.JPG?ContentType=image/jpeg">
        <DigestMethod Algorithm="http://www.w3.org/2000/09/xmldsig#sha1"/>
        <DigestValue>s2xjGgv00v7O0J8qV4RJRB6ISHo=</DigestValue>
      </Reference>
      <Reference URI="/word/media/image23.JPG?ContentType=image/jpeg">
        <DigestMethod Algorithm="http://www.w3.org/2000/09/xmldsig#sha1"/>
        <DigestValue>u9CVkpEGDDHxUTllEOKdGCcb9Q0=</DigestValue>
      </Reference>
      <Reference URI="/word/webSettings.xml?ContentType=application/vnd.openxmlformats-officedocument.wordprocessingml.webSettings+xml">
        <DigestMethod Algorithm="http://www.w3.org/2000/09/xmldsig#sha1"/>
        <DigestValue>fEHzpdXlismsDeHkoi0IOKNoqtw=</DigestValue>
      </Reference>
      <Reference URI="/word/fontTable.xml?ContentType=application/vnd.openxmlformats-officedocument.wordprocessingml.fontTable+xml">
        <DigestMethod Algorithm="http://www.w3.org/2000/09/xmldsig#sha1"/>
        <DigestValue>TmcNkhX54DP+f+eUiq5fpFtLj4w=</DigestValue>
      </Reference>
      <Reference URI="/word/numbering.xml?ContentType=application/vnd.openxmlformats-officedocument.wordprocessingml.numbering+xml">
        <DigestMethod Algorithm="http://www.w3.org/2000/09/xmldsig#sha1"/>
        <DigestValue>xa7QIne2uJfHkx4IY08mp8fWrjo=</DigestValue>
      </Reference>
      <Reference URI="/word/settings.xml?ContentType=application/vnd.openxmlformats-officedocument.wordprocessingml.settings+xml">
        <DigestMethod Algorithm="http://www.w3.org/2000/09/xmldsig#sha1"/>
        <DigestValue>r3L0tHQMAdNCU/8VqPdW2Q1MJdw=</DigestValue>
      </Reference>
      <Reference URI="/word/media/image4.png?ContentType=image/png">
        <DigestMethod Algorithm="http://www.w3.org/2000/09/xmldsig#sha1"/>
        <DigestValue>MCcQhOiZF1nEA6a6y9K0YtRwkUw=</DigestValue>
      </Reference>
      <Reference URI="/word/media/image1.png?ContentType=image/png">
        <DigestMethod Algorithm="http://www.w3.org/2000/09/xmldsig#sha1"/>
        <DigestValue>wlDREMupQ6qsDLZbPPMuJjH7VLI=</DigestValue>
      </Reference>
      <Reference URI="/word/media/image2.emf?ContentType=image/x-emf">
        <DigestMethod Algorithm="http://www.w3.org/2000/09/xmldsig#sha1"/>
        <DigestValue>HMryJ5b4ZMwhTuNwbXFQ5y5qgbI=</DigestValue>
      </Reference>
      <Reference URI="/word/media/image22.jpeg?ContentType=image/jpeg">
        <DigestMethod Algorithm="http://www.w3.org/2000/09/xmldsig#sha1"/>
        <DigestValue>43sqPbeguBU57nqInGL1M6WrRls=</DigestValue>
      </Reference>
      <Reference URI="/word/styles.xml?ContentType=application/vnd.openxmlformats-officedocument.wordprocessingml.styles+xml">
        <DigestMethod Algorithm="http://www.w3.org/2000/09/xmldsig#sha1"/>
        <DigestValue>7SvGuSZBYrbsERMDtsaGMYEKVVg=</DigestValue>
      </Reference>
      <Reference URI="/word/media/image17.png?ContentType=image/png">
        <DigestMethod Algorithm="http://www.w3.org/2000/09/xmldsig#sha1"/>
        <DigestValue>GlmrwZlxA8FeW086U9KwmPUAFwA=</DigestValue>
      </Reference>
      <Reference URI="/word/media/image19.png?ContentType=image/png">
        <DigestMethod Algorithm="http://www.w3.org/2000/09/xmldsig#sha1"/>
        <DigestValue>VZEvw+nvvoagi2mabw5QrxiwqdA=</DigestValue>
      </Reference>
      <Reference URI="/word/media/image18.png?ContentType=image/png">
        <DigestMethod Algorithm="http://www.w3.org/2000/09/xmldsig#sha1"/>
        <DigestValue>QZj8aX09ksknVahT9E7lcln236I=</DigestValue>
      </Reference>
      <Reference URI="/word/footer2.xml?ContentType=application/vnd.openxmlformats-officedocument.wordprocessingml.footer+xml">
        <DigestMethod Algorithm="http://www.w3.org/2000/09/xmldsig#sha1"/>
        <DigestValue>amJDxA8QwoXuV4jYqyreKvxRhhQ=</DigestValue>
      </Reference>
      <Reference URI="/word/footer1.xml?ContentType=application/vnd.openxmlformats-officedocument.wordprocessingml.footer+xml">
        <DigestMethod Algorithm="http://www.w3.org/2000/09/xmldsig#sha1"/>
        <DigestValue>mHTY6hAiE4qDAMRKaSjOd4hqqAQ=</DigestValue>
      </Reference>
      <Reference URI="/word/header1.xml?ContentType=application/vnd.openxmlformats-officedocument.wordprocessingml.header+xml">
        <DigestMethod Algorithm="http://www.w3.org/2000/09/xmldsig#sha1"/>
        <DigestValue>UxtdvflPILQ2KlptJ0nDni6+pEU=</DigestValue>
      </Reference>
      <Reference URI="/word/footnotes.xml?ContentType=application/vnd.openxmlformats-officedocument.wordprocessingml.footnotes+xml">
        <DigestMethod Algorithm="http://www.w3.org/2000/09/xmldsig#sha1"/>
        <DigestValue>XXnFzoU0hy13qhbJE/V8NQLeTN8=</DigestValue>
      </Reference>
      <Reference URI="/word/document.xml?ContentType=application/vnd.openxmlformats-officedocument.wordprocessingml.document.main+xml">
        <DigestMethod Algorithm="http://www.w3.org/2000/09/xmldsig#sha1"/>
        <DigestValue>kFgSRCt06QQbJ0l9eDQfaqDOlho=</DigestValue>
      </Reference>
      <Reference URI="/word/header2.xml?ContentType=application/vnd.openxmlformats-officedocument.wordprocessingml.header+xml">
        <DigestMethod Algorithm="http://www.w3.org/2000/09/xmldsig#sha1"/>
        <DigestValue>rL1jUixEbOlL/ytpdFOvj2M9snw=</DigestValue>
      </Reference>
      <Reference URI="/word/endnotes.xml?ContentType=application/vnd.openxmlformats-officedocument.wordprocessingml.endnotes+xml">
        <DigestMethod Algorithm="http://www.w3.org/2000/09/xmldsig#sha1"/>
        <DigestValue>s+iwOTJvSpPfpSCPV73rpWQQVQc=</DigestValue>
      </Reference>
      <Reference URI="/word/media/image20.png?ContentType=image/png">
        <DigestMethod Algorithm="http://www.w3.org/2000/09/xmldsig#sha1"/>
        <DigestValue>n0XITM+JZfwbWJUHIY2+b785WsI=</DigestValue>
      </Reference>
      <Reference URI="/word/media/image7.png?ContentType=image/png">
        <DigestMethod Algorithm="http://www.w3.org/2000/09/xmldsig#sha1"/>
        <DigestValue>eMRghF4+3+skPTCqBWaHWy9kG+A=</DigestValue>
      </Reference>
      <Reference URI="/word/media/image13.png?ContentType=image/png">
        <DigestMethod Algorithm="http://www.w3.org/2000/09/xmldsig#sha1"/>
        <DigestValue>td+6zvm4osTqt1l8WXsSZOHi9HM=</DigestValue>
      </Reference>
      <Reference URI="/word/media/image8.png?ContentType=image/png">
        <DigestMethod Algorithm="http://www.w3.org/2000/09/xmldsig#sha1"/>
        <DigestValue>ZiCdqT+z0CcC8dDdbOaXwU1QOqY=</DigestValue>
      </Reference>
      <Reference URI="/word/media/image11.png?ContentType=image/png">
        <DigestMethod Algorithm="http://www.w3.org/2000/09/xmldsig#sha1"/>
        <DigestValue>IAuaMm9kn1w8Bh8nCH9Nw81OhQ8=</DigestValue>
      </Reference>
      <Reference URI="/word/media/image10.png?ContentType=image/png">
        <DigestMethod Algorithm="http://www.w3.org/2000/09/xmldsig#sha1"/>
        <DigestValue>5VJ99X0nxkBrh/6zLAKOSR10T1s=</DigestValue>
      </Reference>
      <Reference URI="/word/media/image9.png?ContentType=image/png">
        <DigestMethod Algorithm="http://www.w3.org/2000/09/xmldsig#sha1"/>
        <DigestValue>Q4vafJ/EtFsVZneXoQ/Wt+cpZv4=</DigestValue>
      </Reference>
      <Reference URI="/word/media/image21.jpeg?ContentType=image/jpeg">
        <DigestMethod Algorithm="http://www.w3.org/2000/09/xmldsig#sha1"/>
        <DigestValue>UKcki6Mkksmi/dYizO1VOEDFZIA=</DigestValue>
      </Reference>
      <Reference URI="/word/_rels/settings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Bt78AFcWZng7DX1UKtFIq+8LGxw=</DigestValue>
      </Reference>
      <Reference URI="/_rels/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1vWU/YTF/7t6ZjnE44gAFTbZvvA=</DigestValue>
      </Reference>
      <Reference URI="/word/_rels/header2.xml.rels?ContentType=application/vnd.openxmlformats-package.relationships+xml">
        <Transforms>
          <Transform Algorithm="http://schemas.openxmlformats.org/package/2006/RelationshipTransform"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nq0JRkvCy/qAa1ApQaxdlYXgqFM=</DigestValue>
      </Reference>
      <Reference URI="/word/_rels/footer2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footer1.xml.rels?ContentType=application/vnd.openxmlformats-package.relationships+xml">
        <Transforms>
          <Transform Algorithm="http://schemas.openxmlformats.org/package/2006/RelationshipTransform">
            <mdssi:RelationshipReference SourceId="rId2"/>
            <mdssi:RelationshipReference SourceId="rId1"/>
          </Transform>
          <Transform Algorithm="http://www.w3.org/TR/2001/REC-xml-c14n-20010315"/>
        </Transforms>
        <DigestMethod Algorithm="http://www.w3.org/2000/09/xmldsig#sha1"/>
        <DigestValue>CmxoerVzFISeWGSDYvgMKeCQ05g=</DigestValue>
      </Reference>
      <Reference URI="/word/_rels/document.xml.rels?ContentType=application/vnd.openxmlformats-package.relationships+xml">
        <Transforms>
          <Transform Algorithm="http://schemas.openxmlformats.org/package/2006/RelationshipTransform">
            <mdssi:RelationshipReference SourceId="rId8"/>
            <mdssi:RelationshipReference SourceId="rId13"/>
            <mdssi:RelationshipReference SourceId="rId18"/>
            <mdssi:RelationshipReference SourceId="rId26"/>
            <mdssi:RelationshipReference SourceId="rId39"/>
            <mdssi:RelationshipReference SourceId="rId21"/>
            <mdssi:RelationshipReference SourceId="rId34"/>
            <mdssi:RelationshipReference SourceId="rId42"/>
            <mdssi:RelationshipReference SourceId="rId7"/>
            <mdssi:RelationshipReference SourceId="rId12"/>
            <mdssi:RelationshipReference SourceId="rId17"/>
            <mdssi:RelationshipReference SourceId="rId25"/>
            <mdssi:RelationshipReference SourceId="rId33"/>
            <mdssi:RelationshipReference SourceId="rId38"/>
            <mdssi:RelationshipReference SourceId="rId16"/>
            <mdssi:RelationshipReference SourceId="rId20"/>
            <mdssi:RelationshipReference SourceId="rId29"/>
            <mdssi:RelationshipReference SourceId="rId41"/>
            <mdssi:RelationshipReference SourceId="rId6"/>
            <mdssi:RelationshipReference SourceId="rId11"/>
            <mdssi:RelationshipReference SourceId="rId24"/>
            <mdssi:RelationshipReference SourceId="rId32"/>
            <mdssi:RelationshipReference SourceId="rId37"/>
            <mdssi:RelationshipReference SourceId="rId40"/>
            <mdssi:RelationshipReference SourceId="rId15"/>
            <mdssi:RelationshipReference SourceId="rId23"/>
            <mdssi:RelationshipReference SourceId="rId28"/>
            <mdssi:RelationshipReference SourceId="rId36"/>
            <mdssi:RelationshipReference SourceId="rId10"/>
            <mdssi:RelationshipReference SourceId="rId19"/>
            <mdssi:RelationshipReference SourceId="rId31"/>
            <mdssi:RelationshipReference SourceId="rId9"/>
            <mdssi:RelationshipReference SourceId="rId14"/>
            <mdssi:RelationshipReference SourceId="rId22"/>
            <mdssi:RelationshipReference SourceId="rId27"/>
            <mdssi:RelationshipReference SourceId="rId30"/>
            <mdssi:RelationshipReference SourceId="rId35"/>
            <mdssi:RelationshipReference SourceId="rId43"/>
          </Transform>
          <Transform Algorithm="http://www.w3.org/TR/2001/REC-xml-c14n-20010315"/>
        </Transforms>
        <DigestMethod Algorithm="http://www.w3.org/2000/09/xmldsig#sha1"/>
        <DigestValue>T+XN2diDdRQo5bNPl5AyGFyd4ws=</DigestValue>
      </Reference>
    </Manifest>
    <SignatureProperties>
      <SignatureProperty Id="idSignatureTime" Target="#idPackageSignature">
        <mdssi:SignatureTime>
          <mdssi:Format>YYYY-MM-DDThh:mm:ssTZD</mdssi:Format>
          <mdssi:Value>2014-02-07T12:13:23Z</mdssi:Value>
        </mdssi:SignatureTime>
      </SignatureProperty>
    </SignatureProperties>
  </Object>
  <Object Id="idOfficeObject">
    <SignatureProperties>
      <SignatureProperty Id="idOfficeV1Details" Target="idPackageSignature">
        <SignatureInfoV1 xmlns="http://schemas.microsoft.com/office/2006/digsig">
          <SetupID>{B80D0BF4-2CF3-4C3F-94BC-DE5AAB9EAB5A}</SetupID>
          <SignatureText/>
          <SignatureImage>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97WQF9X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32++EZo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/Z74N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35f3g1cL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f1feEZ02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Rt4RfC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C3hG9N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vjrdDbw2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dNr0N/U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+fz4q3Q3cR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Xy69Cf1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Iv4Nuz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18i3Qn9Sv9//3//f/9//3//f/9//3//f/9//3//f/9//3//f/9//3//f/9//3//f/9//3//f/9//3//f/9//3//f/9//3//f/9/XWPbHXo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hreDfxS/3//f/9//3//f/9//3//f/9//3//f/9//3//f/9//3//f/9//3//f/9//3//f/9//3//f/9//3//f/9//3//f/9//39dX3wBWwW9c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+Gt4NPVv/f/9//3//f/9//3//f/9//3//f/9//3//f/9//3//f/9//3//f/9//3//f/9//3//f/9//3//f/9//3//f/9//3//f/97vRWdBftK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x4W3g1dY/9//3//f/9//3//f/9//3//f/9//3//f/9//3//f/9//3//f/9//3//f/9//3//f/9//3//f/9//3//f/9//3//f/9//3/5HZ0NPC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97Hha+Cb9v/3//f/9//3//f/9//3//f/9//3//f/9//3//f/9//3//f/9//3//f/9//3//f/9//3//f/9//3//f/9//3//f/9//3//f5s6vQn9G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Ple8Cb0J/3//f/9/vmtdKv9//3//f/9//3//f/9//3//f/9//3//f/9//3//f/9//3//f/9//3//f/9/ejKeCboVnTJcBf1W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n//c5wFfAW+a/9//3+eZ/0V/3//f/9//3//f/9//3//f/9//3//f/9//3//f/9//3//f/9//3//f/9//399Y1sBegWbDXwJ+07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CF9CR1H/3//f11fHhr/f/9//3//f/9//3//f/9//3//f/9//3//f/9//3//f/9//3//f/9//3//f/5/eQ06BXoJWwX8T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389InsNOx7/f/5/HVP9Ff9//3//f/9//3//f/9//3//f/9//3//f/9//3//f/9//3//f/9//3//f/9//397QnkFGQU6BZtC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95CWgWcDf93/3+9Rv4V/3//f/9//3//f/9//3//f/9//3//f/9//3//f/9//3//f/9//3//f/9//3//f71zWQH2BNYAu0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3m+dCXsFXWP+f7w23Bn/f/9//3//f/9//3//f/9//3//f/9//3//f/9//3//f/9//3//f/9//3//f/9//38YNtYA1QQ7X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90ZfA07Lv9/2h07Jv5//3//f/9//3//f/9//3//f/9//3//f/9//3//f/9//3//f/9//3//f/9//3//f71zNzp8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5/nEJ6BXcJ33uaEXs2/n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ec1sJOwU4NloF/E7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+CU7AfgENwV8a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++bxcFGAV6Gf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XF86Nt53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39MAAAAZAAAAAAAAAAAAAAATwAAADwAAAAAAAAAAAAAAFAAAAA9AAAAKQCqAAAAAAAAAAAAAACAPwAAAAAAAAAAAACAPwAAAAAAAAAAAAAAAAAAAAAAAAAAAAAAAAAAAAAAAAAAIgAAAAwAAAD/////RgAAABwAAAAQAAAARU1GKwJAAAAMAAAAAAAAAA4AAAAUAAAAAAAAABAAAAAUAAAA</SignatureImage>
          <SignatureComments/>
          <WindowsVersion>5.1</WindowsVersion>
          <OfficeVersion>14.0</OfficeVersion>
          <ApplicationVersion>14.0</ApplicationVersion>
          <Monitors>2</Monitors>
          <HorizontalResolution>1920</HorizontalResolution>
          <VerticalResolution>1200</VerticalResolution>
          <ColorDepth>32</ColorDepth>
          <SignatureProviderId>{00000000-0000-0000-0000-000000000000}</SignatureProviderId>
          <SignatureProviderUrl/>
          <SignatureProviderDetails>9</SignatureProviderDetails>
          <ManifestHashAlgorithm>http://www.w3.org/2000/09/xmldsig#sha1</ManifestHashAlgorithm>
          <SignatureType>2</SignatureType>
        </SignatureInfoV1>
      </SignatureProperty>
    </SignatureProperties>
  </Object>
  <Object>
    <xd:QualifyingProperties xmlns:xd="http://uri.etsi.org/01903/v1.3.2#" Target="#idPackageSignature">
      <xd:SignedProperties Id="idSignedProperties">
        <xd:SignedSignatureProperties>
          <xd:SigningTime>2014-02-07T12:13:23Z</xd:SigningTime>
          <xd:SigningCertificate>
            <xd:Cert>
              <xd:CertDigest>
                <DigestMethod Algorithm="http://www.w3.org/2000/09/xmldsig#sha1"/>
                <DigestValue>uhGv8Repj5LNUU47d0O/tgVy14A=</DigestValue>
              </xd:CertDigest>
              <xd:IssuerSerial>
                <X509IssuerName>E=e-sign@e-sign.cl, CN=E-Sign Firma Electronica Avanzada para Estado de Chile CA, OU=Class 2 Managed PKI Individual Subscriber CA, OU=Symantec Trust Network, O=E-Sign S.A., C=CL</X509IssuerName>
                <X509SerialNumber>150468537929320094044138096545140333036</X509SerialNumber>
              </xd:IssuerSerial>
            </xd:Cert>
          </xd:SigningCertificate>
          <xd:SignaturePolicyIdentifier>
            <xd:SignaturePolicyImplied/>
          </xd:SignaturePolicyIdentifier>
        </xd:SignedSignatureProperties>
      </xd:SignedProperties>
      <xd:UnsignedProperties/>
    </xd:QualifyingProperties>
  </Object>
  <Object Id="idValidSigLnImg">AQAAAGwAAAAAAAAAAAAAAP8AAAB/AAAAAAAAAAAAAABDIwAAoBEAACBFTUYAAAEAbL8AALs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99zvg27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nmO+DXw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+eY94N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15X3hF9M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HkfdEZ0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ePt4Rn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98+vQ29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fTLdEd0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n9fLr0J/U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+fz4q3Q39S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XyL9DdxC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+It0J/Ub/f/9//3//f/9//3//f/9//3//f/9//3//f/9//3//f/9//3//f/9//3//f/9//3//f/9//3//f/9//3//f/9//3//f11juhl6Qv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14evQ0cU/9//3//f/9//3//f/9//3//f/9//3//f/9//3//f/9//3//f/9//3//f/9//3//f/9//3//f/9//3//f/9//3//f/9/XF+dBVsFvnP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PhbeER1X/3//f/9//3//f/9//3//f/9//3//f/9//3//f/9//3//f/9//3//f/9//3//f/9//3//f/9//3//f/9//3//f/9//3//e5wRnQnbSv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/Gr4Nfmf/f/9//3//f/9//3//f/9//3//f/9//3//f/9//3//f/9//3//f/9//3//f/9//3//f/9//3//f/9//3//f/9//3//f/9/+h2dCV0u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15bmwW9Cf9//3//f75rPSb/f/9//3//f/9//3//f/9//3//f/9//3//f/9//3//f/9//3//f/9//3//f3syngXaFXwyfAn8U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O9BXwF32//f/9/fWcdGv9//3//f/9//3//f/9//3//f/9//3//f/9//3//f/9//3//f/9//3//f/9/fWN8BXkFuw18CfxS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sdfQn8Qv9//39dX/0V/3//f/9//3//f/9//3//f/9//3//f/9//3//f/9//3//f/9//3//f/9//3/+f1gJOgV6CXwJ20r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XiZ7CTsi/3//fx1THRb/f/9//3//f/9//3//f/9//3//f/9//3//f/9//3//f/9//3//f/9//3//f/9/m0JZAToJOgW7Q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+9QloJewn/d/9/vUrdEf9//3//f/9//3//f/9//3//f/9//3//f/9//3//f/9//3//f/9//3//f/9//3+db1oF9QDWAJtG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99zfAWcCV1j/3+cNv0d/3//f/9//3//f/9//3//f/9//3//f/9//3//f/9//3//f/9//3//f/9//3//f/9/GDbXBLUEXGP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dGVsJOy7/f9odOyL+f/9//3//f/9//3//f/9//3//f/9//3//f/9//3//f/9//3//f/9//3//f/9//3++cxY2fWv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5xCmwlXCf9/mg2bOv5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3nM6BVsFFzJbCdtK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xkqOwEZCTYBnW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vW83CfcAeh3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zxfWjred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</Object>
  <Object Id="idInvalidSigLnImg">AQAAAGwAAAAAAAAAAAAAAP8AAAB/AAAAAAAAAAAAAABDIwAAoBEAACBFTUYAAAEACMMAAMEAAAAFAAAAAAAAAAAAAAAAAAAAgAcAALAEAAClAgAApwEAAAAAAAAAAAAAAAAAANVVCgCldQYACgAAABAAAAAAAAAAAAAAAEsAAAAQAAAAAAAAAAUAAAAeAAAAGAAAAAAAAAAAAAAAAAEAAIAAAAAnAAAAGAAAAAEAAAAAAAAAAAAA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99zvg27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nmO+DXw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+eY94Nf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15X3hF9M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HkfdEZ0y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ePt4RnTL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98+vQ29O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fTLdEd0+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n9fLr0J/Ur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+fz4q3Q39Sv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XyL9DdxC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+It0J/Ub/f/9//3//f/9//3//f/9//3//f/9//3//f/9//3//f/9//3//f/9//3//f/9//3//f/9//3//f/9//3//f/9//3//f11juhl6Qv9/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14evQ0cU/9//3//f/9//3//f/9//3//f/9//3//f/9//3//f/9//3//f/9//3//f/9//3//f/9//3//f/9//3//f/9//3//f/9/XF+dBVsFvnP/f/9//3//f/9//3//f/9//3//f/9//3//f/9//3/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PhbeER1X/3//f/9//3//f/9//3//f/9//3//f/9//3//f/9//3//f/9//3//f/9//3//f/9//3//f/9//3//f/9//3//f/9//3//e5wRnQnbSv9//3//f/9//3//f/9//3//f/9//3//f/9//3//f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38/Gr4Nfmf/f/9//3//f/9//3//f/9//3//f/9//3//f/9//3//f/9//3//f/9//3//f/9//3//f/9//3//f/9//3//f/9//3//f/9/+h2dCV0u/3//f/9//3//f/9//3//f/9//3//f/9//3//f/9//3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15bmwW9Cf9//3//f75rPSb/f/9//3//f/9//3//f/9//3//f/9//3//f/9//3//f/9//3//f/9//3//f3syngXaFXwyfAn8U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O9BXwF32//f/9/fWcdGv9//3//f/9//3//f/9//3//f/9//3//f/9//3//f/9//3//f/9//3//f/9/fWN8BXkFuw18CfxS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sdfQn8Qv9//39dX/0V/3//f/9//3//f/9//3//f/9//3//f/9//3//f/9//3//f/9//3//f/9//3/+f1gJOgV6CXwJ20r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XiZ7CTsi/3//fx1THRb/f/9//3//f/9//3//f/9//3//f/9//3//f/9//3//f/9//3//f/9//3//f/9/m0JZAToJOgW7Qv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+9QloJewn/d/9/vUrdEf9//3//f/9//3//f/9//3//f/9//3//f/9//3//f/9//3//f/9//3//f/9//3+db1oF9QDWAJtG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99zfAWcCV1j/3+cNv0d/3//f/9//3//f/9//3//f/9//3//f/9//3//f/9//3//f/9//3//f/9//3//f/9/GDbXBLUEXGP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dGVsJOy7/f9odOyL+f/9//3//f/9//3//f/9//3//f/9//3//f/9//3//f/9//3//f/9//3//f/9//3++cxY2fWv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5xCmwlXCf9/mg2bOv5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3nM6BVsFFzJbCdtK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xkqOwEZCTYBnW//f/9//3//f/9//3//f/9//3//f/9//3//f/9//3//f/9//3//f/9//3//f/9//3//f/9//3//f/9//3//f/9//3//f/9//3//f/9//3//f/9//3//f/9//3//f/9//3//f/9//3//f/9//3//f/9//3//f/9//3//f/9//3//fwAA/3//f/9//3//f/9//3//f/9//3//f/9//3//f/9//3//f/9//3//f/9//3//f/9//3//f/9//3//f/9//3//f/9//3//f/9//3//f/9//3//f/9//3//f/9//3//f/9//3//f/9//3//f/9//3//f/9//3//f/9//3//f/9//3//f/9//3//f/9//3//f/9//3//f/9//3//f/9//3//f/9//3//f/9//3//f/9//3//f/9//3//f/9//3//f/9/vW83CfcAeh3/f/9//3//f/9//3//f/9//3//f/9//3//f/9//3//f/9//3//f/9//3//f/9//3//f/9//3//f/9//3//f/9//3//f/9//3//f/9//3//f/9//3//f/9//3//f/9//3//f/9//3//f/9//3//f/9//3//f/9//3//f/9//3//f/9/AAD/f/9//3//f/9//3//f/9//3//f/9//3//f/9//3//f/9//3//f/9//3//f/9//3//f/9//3//f/9//3//f/9//3//f/9//3//f/9//3//f/9//3//f/9//3//f/9//3//f/9//3//f/9//3//f/9//3//f/9//3//f/9//3//f/9//3//f/9//3//f/9//3//f/9//3//f/9//3//f/9//3//f/9//3//f/9//3//f/9//3//f/9//3//f/9//3//fzxfWjred/9//3//f/9//3//f/9//3//f/9//3//f/9//3//f/9//3//f/9//3//f/9//3//f/9//3//f/9//3//f/9//3//f/9//3//f/9//3//f/9//3//f/9//3//f/9//3//f/9//3//f/9//3//f/9//3//f/9//3//f/9//3//f/9//38AAP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</Object>
</Signatur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435AEACABBADB42B6E854DEDE2703BF" ma:contentTypeVersion="8" ma:contentTypeDescription="Crear nuevo documento." ma:contentTypeScope="" ma:versionID="8c9124b5608f6c3afb64ed5fdce95c00">
  <xsd:schema xmlns:xsd="http://www.w3.org/2001/XMLSchema" xmlns:xs="http://www.w3.org/2001/XMLSchema" xmlns:p="http://schemas.microsoft.com/office/2006/metadata/properties" xmlns:ns2="cd7df43d-10b9-47d8-a000-58f6ff9a05a9" xmlns:ns3="21c3207e-4ad9-41ce-b187-b126d6257ffb" targetNamespace="http://schemas.microsoft.com/office/2006/metadata/properties" ma:root="true" ma:fieldsID="471b305a1b93216af0cd42a5230a6a27" ns2:_="" ns3:_="">
    <xsd:import namespace="cd7df43d-10b9-47d8-a000-58f6ff9a05a9"/>
    <xsd:import namespace="21c3207e-4ad9-41ce-b187-b126d6257ffb"/>
    <xsd:element name="properties">
      <xsd:complexType>
        <xsd:sequence>
          <xsd:element name="documentManagement">
            <xsd:complexType>
              <xsd:all>
                <xsd:element ref="ns2:N_x00b0__x0020_Documento" minOccurs="0"/>
                <xsd:element ref="ns2:N_x00b0__x0020_Exp" minOccurs="0"/>
                <xsd:element ref="ns2:Fecha_x0020_Publicaci_x00f3_n" minOccurs="0"/>
                <xsd:element ref="ns2:Destinatario" minOccurs="0"/>
                <xsd:element ref="ns2:Fecha_x0020_Generaci_x00f3_n" minOccurs="0"/>
                <xsd:element ref="ns2:Remitido_x0020_Por" minOccurs="0"/>
                <xsd:element ref="ns3:_dlc_DocId" minOccurs="0"/>
                <xsd:element ref="ns3:_dlc_DocIdUrl" minOccurs="0"/>
                <xsd:element ref="ns3:_dlc_DocIdPersistId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7df43d-10b9-47d8-a000-58f6ff9a05a9" elementFormDefault="qualified">
    <xsd:import namespace="http://schemas.microsoft.com/office/2006/documentManagement/types"/>
    <xsd:import namespace="http://schemas.microsoft.com/office/infopath/2007/PartnerControls"/>
    <xsd:element name="N_x00b0__x0020_Documento" ma:index="8" nillable="true" ma:displayName="N° Documento" ma:internalName="N_x00b0__x0020_Documento">
      <xsd:simpleType>
        <xsd:restriction base="dms:Text">
          <xsd:maxLength value="255"/>
        </xsd:restriction>
      </xsd:simpleType>
    </xsd:element>
    <xsd:element name="N_x00b0__x0020_Exp" ma:index="9" nillable="true" ma:displayName="N° Exp" ma:internalName="N_x00b0__x0020_Exp">
      <xsd:simpleType>
        <xsd:restriction base="dms:Text">
          <xsd:maxLength value="255"/>
        </xsd:restriction>
      </xsd:simpleType>
    </xsd:element>
    <xsd:element name="Fecha_x0020_Publicaci_x00f3_n" ma:index="10" nillable="true" ma:displayName="Fecha Publicación" ma:default="[today]" ma:description="Fecha Publicación en Expediente Electrónico" ma:format="DateOnly" ma:internalName="Fecha_x0020_Publicaci_x00f3_n">
      <xsd:simpleType>
        <xsd:restriction base="dms:DateTime"/>
      </xsd:simpleType>
    </xsd:element>
    <xsd:element name="Destinatario" ma:index="11" nillable="true" ma:displayName="Destinatario" ma:internalName="Destinatario">
      <xsd:simpleType>
        <xsd:restriction base="dms:Text">
          <xsd:maxLength value="255"/>
        </xsd:restriction>
      </xsd:simpleType>
    </xsd:element>
    <xsd:element name="Fecha_x0020_Generaci_x00f3_n" ma:index="12" nillable="true" ma:displayName="Fecha Generación" ma:default="[today]" ma:format="DateOnly" ma:internalName="Fecha_x0020_Generaci_x00f3_n">
      <xsd:simpleType>
        <xsd:restriction base="dms:DateTime"/>
      </xsd:simpleType>
    </xsd:element>
    <xsd:element name="Remitido_x0020_Por" ma:index="13" nillable="true" ma:displayName="Remitido Por" ma:list="{461986f8-ccac-4691-983b-799eae54cbac}" ma:internalName="Remitido_x0020_Por" ma:showField="Title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1c3207e-4ad9-41ce-b187-b126d6257ffb" elementFormDefault="qualified">
    <xsd:import namespace="http://schemas.microsoft.com/office/2006/documentManagement/types"/>
    <xsd:import namespace="http://schemas.microsoft.com/office/infopath/2007/PartnerControls"/>
    <xsd:element name="_dlc_DocId" ma:index="14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5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Identificador persistente" ma:description="Mantener el identificador al agregar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Remitido_x0020_Por xmlns="cd7df43d-10b9-47d8-a000-58f6ff9a05a9">7</Remitido_x0020_Por>
    <Fecha_x0020_Publicaci_x00f3_n xmlns="cd7df43d-10b9-47d8-a000-58f6ff9a05a9">2014-02-07T03:00:00+00:00</Fecha_x0020_Publicaci_x00f3_n>
    <N_x00b0__x0020_Documento xmlns="cd7df43d-10b9-47d8-a000-58f6ff9a05a9">3</N_x00b0__x0020_Documento>
    <Destinatario xmlns="cd7df43d-10b9-47d8-a000-58f6ff9a05a9" xsi:nil="true"/>
    <Fecha_x0020_Generaci_x00f3_n xmlns="cd7df43d-10b9-47d8-a000-58f6ff9a05a9">2014-02-04T03:00:00+00:00</Fecha_x0020_Generaci_x00f3_n>
    <N_x00b0__x0020_Exp xmlns="cd7df43d-10b9-47d8-a000-58f6ff9a05a9">627</N_x00b0__x0020_Exp>
    <_dlc_DocId xmlns="21c3207e-4ad9-41ce-b187-b126d6257ffb">636UEWMD4YA6-18-54248</_dlc_DocId>
    <_dlc_DocIdUrl xmlns="21c3207e-4ad9-41ce-b187-b126d6257ffb">
      <Url>http://sharepoint2/dfz/_layouts/DocIdRedir.aspx?ID=636UEWMD4YA6-18-54248</Url>
      <Description>636UEWMD4YA6-18-54248</Description>
    </_dlc_DocIdUrl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5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179782C-02D0-44A9-9EAD-C7C35089CC01}"/>
</file>

<file path=customXml/itemProps2.xml><?xml version="1.0" encoding="utf-8"?>
<ds:datastoreItem xmlns:ds="http://schemas.openxmlformats.org/officeDocument/2006/customXml" ds:itemID="{DD5375B0-0B92-4648-914B-AD4178EC7057}"/>
</file>

<file path=customXml/itemProps3.xml><?xml version="1.0" encoding="utf-8"?>
<ds:datastoreItem xmlns:ds="http://schemas.openxmlformats.org/officeDocument/2006/customXml" ds:itemID="{8BA69FD9-9F40-4E6C-A654-78061D8B1536}"/>
</file>

<file path=customXml/itemProps4.xml><?xml version="1.0" encoding="utf-8"?>
<ds:datastoreItem xmlns:ds="http://schemas.openxmlformats.org/officeDocument/2006/customXml" ds:itemID="{93449AAE-E248-4D48-B699-5EE1AA5F6836}"/>
</file>

<file path=customXml/itemProps5.xml><?xml version="1.0" encoding="utf-8"?>
<ds:datastoreItem xmlns:ds="http://schemas.openxmlformats.org/officeDocument/2006/customXml" ds:itemID="{405CE177-B129-464B-9F17-6ED27DBF1B70}"/>
</file>

<file path=docProps/app.xml><?xml version="1.0" encoding="utf-8"?>
<Properties xmlns="http://schemas.openxmlformats.org/officeDocument/2006/extended-properties" xmlns:vt="http://schemas.openxmlformats.org/officeDocument/2006/docPropsVTypes">
  <Template>Plantilla.dotx</Template>
  <TotalTime>131</TotalTime>
  <Pages>16</Pages>
  <Words>2553</Words>
  <Characters>14188</Characters>
  <Application>Microsoft Office Word</Application>
  <DocSecurity>0</DocSecurity>
  <Lines>118</Lines>
  <Paragraphs>33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Cronstudio</Company>
  <LinksUpToDate>false</LinksUpToDate>
  <CharactersWithSpaces>16708</CharactersWithSpaces>
  <SharedDoc>false</SharedDoc>
  <HLinks>
    <vt:vector size="24" baseType="variant">
      <vt:variant>
        <vt:i4>7340094</vt:i4>
      </vt:variant>
      <vt:variant>
        <vt:i4>9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6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  <vt:variant>
        <vt:i4>7340094</vt:i4>
      </vt:variant>
      <vt:variant>
        <vt:i4>3</vt:i4>
      </vt:variant>
      <vt:variant>
        <vt:i4>0</vt:i4>
      </vt:variant>
      <vt:variant>
        <vt:i4>5</vt:i4>
      </vt:variant>
      <vt:variant>
        <vt:lpwstr>http://www.sma.gob.cl/</vt:lpwstr>
      </vt:variant>
      <vt:variant>
        <vt:lpwstr/>
      </vt:variant>
      <vt:variant>
        <vt:i4>1507387</vt:i4>
      </vt:variant>
      <vt:variant>
        <vt:i4>0</vt:i4>
      </vt:variant>
      <vt:variant>
        <vt:i4>0</vt:i4>
      </vt:variant>
      <vt:variant>
        <vt:i4>5</vt:i4>
      </vt:variant>
      <vt:variant>
        <vt:lpwstr>mailto:contacto.sma@sma.gob.cl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Reporte Rov</dc:title>
  <dc:creator>Gonzalo Raul Sepulveda Kattan</dc:creator>
  <cp:lastModifiedBy>Hugo Ramirez Cuadra</cp:lastModifiedBy>
  <cp:revision>9</cp:revision>
  <cp:lastPrinted>2014-02-04T21:30:00Z</cp:lastPrinted>
  <dcterms:created xsi:type="dcterms:W3CDTF">2014-02-06T15:30:00Z</dcterms:created>
  <dcterms:modified xsi:type="dcterms:W3CDTF">2014-02-06T20:03:00Z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0x0101001435AEACABBADB42B6E854DEDE2703BF</vt:lpwstr>
  </property>
  <property fmtid="{D5CDD505-2E9C-101B-9397-08002B2CF9AE}" pid="3" name="_dlc_DocIdItemGuid">
    <vt:lpwstr>ade0f3d0-83db-4e35-86f4-f3dfea73224e</vt:lpwstr>
  </property>
</Properties>
</file>